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6C881E" w14:textId="77777777" w:rsidR="0063784D" w:rsidRPr="00150892" w:rsidRDefault="0063784D">
      <w:r w:rsidRPr="00D33779">
        <w:rPr>
          <w:noProof/>
          <w:color w:val="00B050"/>
          <w:lang w:bidi="it-IT"/>
        </w:rPr>
        <mc:AlternateContent>
          <mc:Choice Requires="wpg">
            <w:drawing>
              <wp:anchor distT="0" distB="0" distL="114300" distR="114300" simplePos="0" relativeHeight="251669504" behindDoc="1" locked="1" layoutInCell="1" allowOverlap="1" wp14:anchorId="76CD0368" wp14:editId="0F08E502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776845" cy="10487660"/>
                <wp:effectExtent l="0" t="0" r="0" b="8890"/>
                <wp:wrapNone/>
                <wp:docPr id="1" name="Gruppo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6845" cy="10488077"/>
                          <a:chOff x="0" y="-1"/>
                          <a:chExt cx="7777480" cy="10110087"/>
                        </a:xfrm>
                      </wpg:grpSpPr>
                      <wps:wsp>
                        <wps:cNvPr id="6" name="Figura a mano libera 3" descr="elemento decorativo"/>
                        <wps:cNvSpPr>
                          <a:spLocks/>
                        </wps:cNvSpPr>
                        <wps:spPr bwMode="auto">
                          <a:xfrm>
                            <a:off x="4357761" y="2699425"/>
                            <a:ext cx="3186039" cy="7410661"/>
                          </a:xfrm>
                          <a:custGeom>
                            <a:avLst/>
                            <a:gdLst>
                              <a:gd name="T0" fmla="*/ 0 w 4067"/>
                              <a:gd name="T1" fmla="*/ 12821 h 12822"/>
                              <a:gd name="T2" fmla="*/ 4066 w 4067"/>
                              <a:gd name="T3" fmla="*/ 12821 h 12822"/>
                              <a:gd name="T4" fmla="*/ 4066 w 4067"/>
                              <a:gd name="T5" fmla="*/ 0 h 12822"/>
                              <a:gd name="T6" fmla="*/ 0 w 4067"/>
                              <a:gd name="T7" fmla="*/ 0 h 12822"/>
                              <a:gd name="T8" fmla="*/ 0 w 4067"/>
                              <a:gd name="T9" fmla="*/ 12821 h 128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67" h="12822">
                                <a:moveTo>
                                  <a:pt x="0" y="12821"/>
                                </a:moveTo>
                                <a:lnTo>
                                  <a:pt x="4066" y="12821"/>
                                </a:lnTo>
                                <a:lnTo>
                                  <a:pt x="406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igura a mano libera 4" descr="elemento decorativo"/>
                        <wps:cNvSpPr>
                          <a:spLocks/>
                        </wps:cNvSpPr>
                        <wps:spPr bwMode="auto">
                          <a:xfrm>
                            <a:off x="0" y="1"/>
                            <a:ext cx="7772400" cy="1657428"/>
                          </a:xfrm>
                          <a:custGeom>
                            <a:avLst/>
                            <a:gdLst>
                              <a:gd name="T0" fmla="*/ 0 w 12240"/>
                              <a:gd name="T1" fmla="*/ 3018 h 3019"/>
                              <a:gd name="T2" fmla="*/ 12240 w 12240"/>
                              <a:gd name="T3" fmla="*/ 3018 h 3019"/>
                              <a:gd name="T4" fmla="*/ 12240 w 12240"/>
                              <a:gd name="T5" fmla="*/ 0 h 3019"/>
                              <a:gd name="T6" fmla="*/ 0 w 12240"/>
                              <a:gd name="T7" fmla="*/ 0 h 3019"/>
                              <a:gd name="T8" fmla="*/ 0 w 12240"/>
                              <a:gd name="T9" fmla="*/ 3018 h 30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240" h="3019">
                                <a:moveTo>
                                  <a:pt x="0" y="3018"/>
                                </a:moveTo>
                                <a:lnTo>
                                  <a:pt x="12240" y="3018"/>
                                </a:lnTo>
                                <a:lnTo>
                                  <a:pt x="1224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igura a mano libera 5" descr="elemento decorativo"/>
                        <wps:cNvSpPr>
                          <a:spLocks/>
                        </wps:cNvSpPr>
                        <wps:spPr bwMode="auto">
                          <a:xfrm>
                            <a:off x="4316963" y="0"/>
                            <a:ext cx="3329940" cy="2423974"/>
                          </a:xfrm>
                          <a:custGeom>
                            <a:avLst/>
                            <a:gdLst>
                              <a:gd name="T0" fmla="*/ 5175 w 5244"/>
                              <a:gd name="T1" fmla="*/ 0 h 3018"/>
                              <a:gd name="T2" fmla="*/ 0 w 5244"/>
                              <a:gd name="T3" fmla="*/ 0 h 3018"/>
                              <a:gd name="T4" fmla="*/ 26 w 5244"/>
                              <a:gd name="T5" fmla="*/ 72 h 3018"/>
                              <a:gd name="T6" fmla="*/ 56 w 5244"/>
                              <a:gd name="T7" fmla="*/ 149 h 3018"/>
                              <a:gd name="T8" fmla="*/ 90 w 5244"/>
                              <a:gd name="T9" fmla="*/ 224 h 3018"/>
                              <a:gd name="T10" fmla="*/ 126 w 5244"/>
                              <a:gd name="T11" fmla="*/ 297 h 3018"/>
                              <a:gd name="T12" fmla="*/ 164 w 5244"/>
                              <a:gd name="T13" fmla="*/ 369 h 3018"/>
                              <a:gd name="T14" fmla="*/ 205 w 5244"/>
                              <a:gd name="T15" fmla="*/ 439 h 3018"/>
                              <a:gd name="T16" fmla="*/ 248 w 5244"/>
                              <a:gd name="T17" fmla="*/ 508 h 3018"/>
                              <a:gd name="T18" fmla="*/ 293 w 5244"/>
                              <a:gd name="T19" fmla="*/ 574 h 3018"/>
                              <a:gd name="T20" fmla="*/ 339 w 5244"/>
                              <a:gd name="T21" fmla="*/ 640 h 3018"/>
                              <a:gd name="T22" fmla="*/ 387 w 5244"/>
                              <a:gd name="T23" fmla="*/ 703 h 3018"/>
                              <a:gd name="T24" fmla="*/ 437 w 5244"/>
                              <a:gd name="T25" fmla="*/ 765 h 3018"/>
                              <a:gd name="T26" fmla="*/ 488 w 5244"/>
                              <a:gd name="T27" fmla="*/ 824 h 3018"/>
                              <a:gd name="T28" fmla="*/ 540 w 5244"/>
                              <a:gd name="T29" fmla="*/ 882 h 3018"/>
                              <a:gd name="T30" fmla="*/ 594 w 5244"/>
                              <a:gd name="T31" fmla="*/ 938 h 3018"/>
                              <a:gd name="T32" fmla="*/ 648 w 5244"/>
                              <a:gd name="T33" fmla="*/ 992 h 3018"/>
                              <a:gd name="T34" fmla="*/ 703 w 5244"/>
                              <a:gd name="T35" fmla="*/ 1045 h 3018"/>
                              <a:gd name="T36" fmla="*/ 758 w 5244"/>
                              <a:gd name="T37" fmla="*/ 1095 h 3018"/>
                              <a:gd name="T38" fmla="*/ 814 w 5244"/>
                              <a:gd name="T39" fmla="*/ 1143 h 3018"/>
                              <a:gd name="T40" fmla="*/ 870 w 5244"/>
                              <a:gd name="T41" fmla="*/ 1189 h 3018"/>
                              <a:gd name="T42" fmla="*/ 926 w 5244"/>
                              <a:gd name="T43" fmla="*/ 1233 h 3018"/>
                              <a:gd name="T44" fmla="*/ 1024 w 5244"/>
                              <a:gd name="T45" fmla="*/ 1305 h 3018"/>
                              <a:gd name="T46" fmla="*/ 1078 w 5244"/>
                              <a:gd name="T47" fmla="*/ 1346 h 3018"/>
                              <a:gd name="T48" fmla="*/ 1132 w 5244"/>
                              <a:gd name="T49" fmla="*/ 1391 h 3018"/>
                              <a:gd name="T50" fmla="*/ 1186 w 5244"/>
                              <a:gd name="T51" fmla="*/ 1440 h 3018"/>
                              <a:gd name="T52" fmla="*/ 1236 w 5244"/>
                              <a:gd name="T53" fmla="*/ 1494 h 3018"/>
                              <a:gd name="T54" fmla="*/ 1282 w 5244"/>
                              <a:gd name="T55" fmla="*/ 1554 h 3018"/>
                              <a:gd name="T56" fmla="*/ 1320 w 5244"/>
                              <a:gd name="T57" fmla="*/ 1619 h 3018"/>
                              <a:gd name="T58" fmla="*/ 1351 w 5244"/>
                              <a:gd name="T59" fmla="*/ 1691 h 3018"/>
                              <a:gd name="T60" fmla="*/ 1370 w 5244"/>
                              <a:gd name="T61" fmla="*/ 1770 h 3018"/>
                              <a:gd name="T62" fmla="*/ 1377 w 5244"/>
                              <a:gd name="T63" fmla="*/ 1856 h 3018"/>
                              <a:gd name="T64" fmla="*/ 1370 w 5244"/>
                              <a:gd name="T65" fmla="*/ 1949 h 3018"/>
                              <a:gd name="T66" fmla="*/ 1353 w 5244"/>
                              <a:gd name="T67" fmla="*/ 2029 h 3018"/>
                              <a:gd name="T68" fmla="*/ 1327 w 5244"/>
                              <a:gd name="T69" fmla="*/ 2105 h 3018"/>
                              <a:gd name="T70" fmla="*/ 1292 w 5244"/>
                              <a:gd name="T71" fmla="*/ 2176 h 3018"/>
                              <a:gd name="T72" fmla="*/ 1252 w 5244"/>
                              <a:gd name="T73" fmla="*/ 2244 h 3018"/>
                              <a:gd name="T74" fmla="*/ 1205 w 5244"/>
                              <a:gd name="T75" fmla="*/ 2308 h 3018"/>
                              <a:gd name="T76" fmla="*/ 1154 w 5244"/>
                              <a:gd name="T77" fmla="*/ 2368 h 3018"/>
                              <a:gd name="T78" fmla="*/ 1099 w 5244"/>
                              <a:gd name="T79" fmla="*/ 2425 h 3018"/>
                              <a:gd name="T80" fmla="*/ 1042 w 5244"/>
                              <a:gd name="T81" fmla="*/ 2480 h 3018"/>
                              <a:gd name="T82" fmla="*/ 984 w 5244"/>
                              <a:gd name="T83" fmla="*/ 2532 h 3018"/>
                              <a:gd name="T84" fmla="*/ 925 w 5244"/>
                              <a:gd name="T85" fmla="*/ 2581 h 3018"/>
                              <a:gd name="T86" fmla="*/ 811 w 5244"/>
                              <a:gd name="T87" fmla="*/ 2674 h 3018"/>
                              <a:gd name="T88" fmla="*/ 758 w 5244"/>
                              <a:gd name="T89" fmla="*/ 2718 h 3018"/>
                              <a:gd name="T90" fmla="*/ 708 w 5244"/>
                              <a:gd name="T91" fmla="*/ 2761 h 3018"/>
                              <a:gd name="T92" fmla="*/ 664 w 5244"/>
                              <a:gd name="T93" fmla="*/ 2803 h 3018"/>
                              <a:gd name="T94" fmla="*/ 613 w 5244"/>
                              <a:gd name="T95" fmla="*/ 2856 h 3018"/>
                              <a:gd name="T96" fmla="*/ 561 w 5244"/>
                              <a:gd name="T97" fmla="*/ 2909 h 3018"/>
                              <a:gd name="T98" fmla="*/ 510 w 5244"/>
                              <a:gd name="T99" fmla="*/ 2963 h 3018"/>
                              <a:gd name="T100" fmla="*/ 459 w 5244"/>
                              <a:gd name="T101" fmla="*/ 3018 h 3018"/>
                              <a:gd name="T102" fmla="*/ 4529 w 5244"/>
                              <a:gd name="T103" fmla="*/ 3018 h 3018"/>
                              <a:gd name="T104" fmla="*/ 5243 w 5244"/>
                              <a:gd name="T105" fmla="*/ 1388 h 3018"/>
                              <a:gd name="T106" fmla="*/ 5243 w 5244"/>
                              <a:gd name="T107" fmla="*/ 70 h 3018"/>
                              <a:gd name="T108" fmla="*/ 5175 w 5244"/>
                              <a:gd name="T109" fmla="*/ 0 h 3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5244" h="3018">
                                <a:moveTo>
                                  <a:pt x="5175" y="0"/>
                                </a:moveTo>
                                <a:lnTo>
                                  <a:pt x="0" y="0"/>
                                </a:lnTo>
                                <a:lnTo>
                                  <a:pt x="26" y="72"/>
                                </a:lnTo>
                                <a:lnTo>
                                  <a:pt x="56" y="149"/>
                                </a:lnTo>
                                <a:lnTo>
                                  <a:pt x="90" y="224"/>
                                </a:lnTo>
                                <a:lnTo>
                                  <a:pt x="126" y="297"/>
                                </a:lnTo>
                                <a:lnTo>
                                  <a:pt x="164" y="369"/>
                                </a:lnTo>
                                <a:lnTo>
                                  <a:pt x="205" y="439"/>
                                </a:lnTo>
                                <a:lnTo>
                                  <a:pt x="248" y="508"/>
                                </a:lnTo>
                                <a:lnTo>
                                  <a:pt x="293" y="574"/>
                                </a:lnTo>
                                <a:lnTo>
                                  <a:pt x="339" y="640"/>
                                </a:lnTo>
                                <a:lnTo>
                                  <a:pt x="387" y="703"/>
                                </a:lnTo>
                                <a:lnTo>
                                  <a:pt x="437" y="765"/>
                                </a:lnTo>
                                <a:lnTo>
                                  <a:pt x="488" y="824"/>
                                </a:lnTo>
                                <a:lnTo>
                                  <a:pt x="540" y="882"/>
                                </a:lnTo>
                                <a:lnTo>
                                  <a:pt x="594" y="938"/>
                                </a:lnTo>
                                <a:lnTo>
                                  <a:pt x="648" y="992"/>
                                </a:lnTo>
                                <a:lnTo>
                                  <a:pt x="703" y="1045"/>
                                </a:lnTo>
                                <a:lnTo>
                                  <a:pt x="758" y="1095"/>
                                </a:lnTo>
                                <a:lnTo>
                                  <a:pt x="814" y="1143"/>
                                </a:lnTo>
                                <a:lnTo>
                                  <a:pt x="870" y="1189"/>
                                </a:lnTo>
                                <a:lnTo>
                                  <a:pt x="926" y="1233"/>
                                </a:lnTo>
                                <a:lnTo>
                                  <a:pt x="1024" y="1305"/>
                                </a:lnTo>
                                <a:lnTo>
                                  <a:pt x="1078" y="1346"/>
                                </a:lnTo>
                                <a:lnTo>
                                  <a:pt x="1132" y="1391"/>
                                </a:lnTo>
                                <a:lnTo>
                                  <a:pt x="1186" y="1440"/>
                                </a:lnTo>
                                <a:lnTo>
                                  <a:pt x="1236" y="1494"/>
                                </a:lnTo>
                                <a:lnTo>
                                  <a:pt x="1282" y="1554"/>
                                </a:lnTo>
                                <a:lnTo>
                                  <a:pt x="1320" y="1619"/>
                                </a:lnTo>
                                <a:lnTo>
                                  <a:pt x="1351" y="1691"/>
                                </a:lnTo>
                                <a:lnTo>
                                  <a:pt x="1370" y="1770"/>
                                </a:lnTo>
                                <a:lnTo>
                                  <a:pt x="1377" y="1856"/>
                                </a:lnTo>
                                <a:lnTo>
                                  <a:pt x="1370" y="1949"/>
                                </a:lnTo>
                                <a:lnTo>
                                  <a:pt x="1353" y="2029"/>
                                </a:lnTo>
                                <a:lnTo>
                                  <a:pt x="1327" y="2105"/>
                                </a:lnTo>
                                <a:lnTo>
                                  <a:pt x="1292" y="2176"/>
                                </a:lnTo>
                                <a:lnTo>
                                  <a:pt x="1252" y="2244"/>
                                </a:lnTo>
                                <a:lnTo>
                                  <a:pt x="1205" y="2308"/>
                                </a:lnTo>
                                <a:lnTo>
                                  <a:pt x="1154" y="2368"/>
                                </a:lnTo>
                                <a:lnTo>
                                  <a:pt x="1099" y="2425"/>
                                </a:lnTo>
                                <a:lnTo>
                                  <a:pt x="1042" y="2480"/>
                                </a:lnTo>
                                <a:lnTo>
                                  <a:pt x="984" y="2532"/>
                                </a:lnTo>
                                <a:lnTo>
                                  <a:pt x="925" y="2581"/>
                                </a:lnTo>
                                <a:lnTo>
                                  <a:pt x="811" y="2674"/>
                                </a:lnTo>
                                <a:lnTo>
                                  <a:pt x="758" y="2718"/>
                                </a:lnTo>
                                <a:lnTo>
                                  <a:pt x="708" y="2761"/>
                                </a:lnTo>
                                <a:lnTo>
                                  <a:pt x="664" y="2803"/>
                                </a:lnTo>
                                <a:lnTo>
                                  <a:pt x="613" y="2856"/>
                                </a:lnTo>
                                <a:lnTo>
                                  <a:pt x="561" y="2909"/>
                                </a:lnTo>
                                <a:lnTo>
                                  <a:pt x="510" y="2963"/>
                                </a:lnTo>
                                <a:lnTo>
                                  <a:pt x="459" y="3018"/>
                                </a:lnTo>
                                <a:lnTo>
                                  <a:pt x="4529" y="3018"/>
                                </a:lnTo>
                                <a:lnTo>
                                  <a:pt x="5243" y="1388"/>
                                </a:lnTo>
                                <a:lnTo>
                                  <a:pt x="5243" y="70"/>
                                </a:lnTo>
                                <a:lnTo>
                                  <a:pt x="5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igura a mano libera 6" descr="elemento decorativo"/>
                        <wps:cNvSpPr>
                          <a:spLocks/>
                        </wps:cNvSpPr>
                        <wps:spPr bwMode="auto">
                          <a:xfrm>
                            <a:off x="4864913" y="-1"/>
                            <a:ext cx="2764790" cy="2414792"/>
                          </a:xfrm>
                          <a:custGeom>
                            <a:avLst/>
                            <a:gdLst>
                              <a:gd name="T0" fmla="*/ 4353 w 4354"/>
                              <a:gd name="T1" fmla="*/ 0 h 3019"/>
                              <a:gd name="T2" fmla="*/ 0 w 4354"/>
                              <a:gd name="T3" fmla="*/ 0 h 3019"/>
                              <a:gd name="T4" fmla="*/ 21 w 4354"/>
                              <a:gd name="T5" fmla="*/ 72 h 3019"/>
                              <a:gd name="T6" fmla="*/ 47 w 4354"/>
                              <a:gd name="T7" fmla="*/ 149 h 3019"/>
                              <a:gd name="T8" fmla="*/ 75 w 4354"/>
                              <a:gd name="T9" fmla="*/ 224 h 3019"/>
                              <a:gd name="T10" fmla="*/ 107 w 4354"/>
                              <a:gd name="T11" fmla="*/ 298 h 3019"/>
                              <a:gd name="T12" fmla="*/ 140 w 4354"/>
                              <a:gd name="T13" fmla="*/ 370 h 3019"/>
                              <a:gd name="T14" fmla="*/ 177 w 4354"/>
                              <a:gd name="T15" fmla="*/ 441 h 3019"/>
                              <a:gd name="T16" fmla="*/ 215 w 4354"/>
                              <a:gd name="T17" fmla="*/ 510 h 3019"/>
                              <a:gd name="T18" fmla="*/ 255 w 4354"/>
                              <a:gd name="T19" fmla="*/ 578 h 3019"/>
                              <a:gd name="T20" fmla="*/ 298 w 4354"/>
                              <a:gd name="T21" fmla="*/ 644 h 3019"/>
                              <a:gd name="T22" fmla="*/ 342 w 4354"/>
                              <a:gd name="T23" fmla="*/ 709 h 3019"/>
                              <a:gd name="T24" fmla="*/ 388 w 4354"/>
                              <a:gd name="T25" fmla="*/ 772 h 3019"/>
                              <a:gd name="T26" fmla="*/ 435 w 4354"/>
                              <a:gd name="T27" fmla="*/ 833 h 3019"/>
                              <a:gd name="T28" fmla="*/ 484 w 4354"/>
                              <a:gd name="T29" fmla="*/ 892 h 3019"/>
                              <a:gd name="T30" fmla="*/ 534 w 4354"/>
                              <a:gd name="T31" fmla="*/ 950 h 3019"/>
                              <a:gd name="T32" fmla="*/ 585 w 4354"/>
                              <a:gd name="T33" fmla="*/ 1006 h 3019"/>
                              <a:gd name="T34" fmla="*/ 637 w 4354"/>
                              <a:gd name="T35" fmla="*/ 1061 h 3019"/>
                              <a:gd name="T36" fmla="*/ 690 w 4354"/>
                              <a:gd name="T37" fmla="*/ 1113 h 3019"/>
                              <a:gd name="T38" fmla="*/ 743 w 4354"/>
                              <a:gd name="T39" fmla="*/ 1164 h 3019"/>
                              <a:gd name="T40" fmla="*/ 797 w 4354"/>
                              <a:gd name="T41" fmla="*/ 1212 h 3019"/>
                              <a:gd name="T42" fmla="*/ 852 w 4354"/>
                              <a:gd name="T43" fmla="*/ 1259 h 3019"/>
                              <a:gd name="T44" fmla="*/ 907 w 4354"/>
                              <a:gd name="T45" fmla="*/ 1304 h 3019"/>
                              <a:gd name="T46" fmla="*/ 961 w 4354"/>
                              <a:gd name="T47" fmla="*/ 1346 h 3019"/>
                              <a:gd name="T48" fmla="*/ 1059 w 4354"/>
                              <a:gd name="T49" fmla="*/ 1418 h 3019"/>
                              <a:gd name="T50" fmla="*/ 1112 w 4354"/>
                              <a:gd name="T51" fmla="*/ 1459 h 3019"/>
                              <a:gd name="T52" fmla="*/ 1167 w 4354"/>
                              <a:gd name="T53" fmla="*/ 1504 h 3019"/>
                              <a:gd name="T54" fmla="*/ 1220 w 4354"/>
                              <a:gd name="T55" fmla="*/ 1554 h 3019"/>
                              <a:gd name="T56" fmla="*/ 1271 w 4354"/>
                              <a:gd name="T57" fmla="*/ 1608 h 3019"/>
                              <a:gd name="T58" fmla="*/ 1317 w 4354"/>
                              <a:gd name="T59" fmla="*/ 1668 h 3019"/>
                              <a:gd name="T60" fmla="*/ 1355 w 4354"/>
                              <a:gd name="T61" fmla="*/ 1733 h 3019"/>
                              <a:gd name="T62" fmla="*/ 1386 w 4354"/>
                              <a:gd name="T63" fmla="*/ 1805 h 3019"/>
                              <a:gd name="T64" fmla="*/ 1405 w 4354"/>
                              <a:gd name="T65" fmla="*/ 1883 h 3019"/>
                              <a:gd name="T66" fmla="*/ 1412 w 4354"/>
                              <a:gd name="T67" fmla="*/ 1969 h 3019"/>
                              <a:gd name="T68" fmla="*/ 1405 w 4354"/>
                              <a:gd name="T69" fmla="*/ 2063 h 3019"/>
                              <a:gd name="T70" fmla="*/ 1388 w 4354"/>
                              <a:gd name="T71" fmla="*/ 2143 h 3019"/>
                              <a:gd name="T72" fmla="*/ 1361 w 4354"/>
                              <a:gd name="T73" fmla="*/ 2218 h 3019"/>
                              <a:gd name="T74" fmla="*/ 1327 w 4354"/>
                              <a:gd name="T75" fmla="*/ 2290 h 3019"/>
                              <a:gd name="T76" fmla="*/ 1286 w 4354"/>
                              <a:gd name="T77" fmla="*/ 2357 h 3019"/>
                              <a:gd name="T78" fmla="*/ 1240 w 4354"/>
                              <a:gd name="T79" fmla="*/ 2421 h 3019"/>
                              <a:gd name="T80" fmla="*/ 1189 w 4354"/>
                              <a:gd name="T81" fmla="*/ 2482 h 3019"/>
                              <a:gd name="T82" fmla="*/ 1134 w 4354"/>
                              <a:gd name="T83" fmla="*/ 2539 h 3019"/>
                              <a:gd name="T84" fmla="*/ 1077 w 4354"/>
                              <a:gd name="T85" fmla="*/ 2593 h 3019"/>
                              <a:gd name="T86" fmla="*/ 1019 w 4354"/>
                              <a:gd name="T87" fmla="*/ 2645 h 3019"/>
                              <a:gd name="T88" fmla="*/ 960 w 4354"/>
                              <a:gd name="T89" fmla="*/ 2695 h 3019"/>
                              <a:gd name="T90" fmla="*/ 846 w 4354"/>
                              <a:gd name="T91" fmla="*/ 2788 h 3019"/>
                              <a:gd name="T92" fmla="*/ 792 w 4354"/>
                              <a:gd name="T93" fmla="*/ 2832 h 3019"/>
                              <a:gd name="T94" fmla="*/ 743 w 4354"/>
                              <a:gd name="T95" fmla="*/ 2875 h 3019"/>
                              <a:gd name="T96" fmla="*/ 699 w 4354"/>
                              <a:gd name="T97" fmla="*/ 2917 h 3019"/>
                              <a:gd name="T98" fmla="*/ 674 w 4354"/>
                              <a:gd name="T99" fmla="*/ 2942 h 3019"/>
                              <a:gd name="T100" fmla="*/ 625 w 4354"/>
                              <a:gd name="T101" fmla="*/ 2993 h 3019"/>
                              <a:gd name="T102" fmla="*/ 600 w 4354"/>
                              <a:gd name="T103" fmla="*/ 3018 h 3019"/>
                              <a:gd name="T104" fmla="*/ 4353 w 4354"/>
                              <a:gd name="T105" fmla="*/ 3018 h 3019"/>
                              <a:gd name="T106" fmla="*/ 4353 w 4354"/>
                              <a:gd name="T107" fmla="*/ 0 h 30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4354" h="3019">
                                <a:moveTo>
                                  <a:pt x="4353" y="0"/>
                                </a:moveTo>
                                <a:lnTo>
                                  <a:pt x="0" y="0"/>
                                </a:lnTo>
                                <a:lnTo>
                                  <a:pt x="21" y="72"/>
                                </a:lnTo>
                                <a:lnTo>
                                  <a:pt x="47" y="149"/>
                                </a:lnTo>
                                <a:lnTo>
                                  <a:pt x="75" y="224"/>
                                </a:lnTo>
                                <a:lnTo>
                                  <a:pt x="107" y="298"/>
                                </a:lnTo>
                                <a:lnTo>
                                  <a:pt x="140" y="370"/>
                                </a:lnTo>
                                <a:lnTo>
                                  <a:pt x="177" y="441"/>
                                </a:lnTo>
                                <a:lnTo>
                                  <a:pt x="215" y="510"/>
                                </a:lnTo>
                                <a:lnTo>
                                  <a:pt x="255" y="578"/>
                                </a:lnTo>
                                <a:lnTo>
                                  <a:pt x="298" y="644"/>
                                </a:lnTo>
                                <a:lnTo>
                                  <a:pt x="342" y="709"/>
                                </a:lnTo>
                                <a:lnTo>
                                  <a:pt x="388" y="772"/>
                                </a:lnTo>
                                <a:lnTo>
                                  <a:pt x="435" y="833"/>
                                </a:lnTo>
                                <a:lnTo>
                                  <a:pt x="484" y="892"/>
                                </a:lnTo>
                                <a:lnTo>
                                  <a:pt x="534" y="950"/>
                                </a:lnTo>
                                <a:lnTo>
                                  <a:pt x="585" y="1006"/>
                                </a:lnTo>
                                <a:lnTo>
                                  <a:pt x="637" y="1061"/>
                                </a:lnTo>
                                <a:lnTo>
                                  <a:pt x="690" y="1113"/>
                                </a:lnTo>
                                <a:lnTo>
                                  <a:pt x="743" y="1164"/>
                                </a:lnTo>
                                <a:lnTo>
                                  <a:pt x="797" y="1212"/>
                                </a:lnTo>
                                <a:lnTo>
                                  <a:pt x="852" y="1259"/>
                                </a:lnTo>
                                <a:lnTo>
                                  <a:pt x="907" y="1304"/>
                                </a:lnTo>
                                <a:lnTo>
                                  <a:pt x="961" y="1346"/>
                                </a:lnTo>
                                <a:lnTo>
                                  <a:pt x="1059" y="1418"/>
                                </a:lnTo>
                                <a:lnTo>
                                  <a:pt x="1112" y="1459"/>
                                </a:lnTo>
                                <a:lnTo>
                                  <a:pt x="1167" y="1504"/>
                                </a:lnTo>
                                <a:lnTo>
                                  <a:pt x="1220" y="1554"/>
                                </a:lnTo>
                                <a:lnTo>
                                  <a:pt x="1271" y="1608"/>
                                </a:lnTo>
                                <a:lnTo>
                                  <a:pt x="1317" y="1668"/>
                                </a:lnTo>
                                <a:lnTo>
                                  <a:pt x="1355" y="1733"/>
                                </a:lnTo>
                                <a:lnTo>
                                  <a:pt x="1386" y="1805"/>
                                </a:lnTo>
                                <a:lnTo>
                                  <a:pt x="1405" y="1883"/>
                                </a:lnTo>
                                <a:lnTo>
                                  <a:pt x="1412" y="1969"/>
                                </a:lnTo>
                                <a:lnTo>
                                  <a:pt x="1405" y="2063"/>
                                </a:lnTo>
                                <a:lnTo>
                                  <a:pt x="1388" y="2143"/>
                                </a:lnTo>
                                <a:lnTo>
                                  <a:pt x="1361" y="2218"/>
                                </a:lnTo>
                                <a:lnTo>
                                  <a:pt x="1327" y="2290"/>
                                </a:lnTo>
                                <a:lnTo>
                                  <a:pt x="1286" y="2357"/>
                                </a:lnTo>
                                <a:lnTo>
                                  <a:pt x="1240" y="2421"/>
                                </a:lnTo>
                                <a:lnTo>
                                  <a:pt x="1189" y="2482"/>
                                </a:lnTo>
                                <a:lnTo>
                                  <a:pt x="1134" y="2539"/>
                                </a:lnTo>
                                <a:lnTo>
                                  <a:pt x="1077" y="2593"/>
                                </a:lnTo>
                                <a:lnTo>
                                  <a:pt x="1019" y="2645"/>
                                </a:lnTo>
                                <a:lnTo>
                                  <a:pt x="960" y="2695"/>
                                </a:lnTo>
                                <a:lnTo>
                                  <a:pt x="846" y="2788"/>
                                </a:lnTo>
                                <a:lnTo>
                                  <a:pt x="792" y="2832"/>
                                </a:lnTo>
                                <a:lnTo>
                                  <a:pt x="743" y="2875"/>
                                </a:lnTo>
                                <a:lnTo>
                                  <a:pt x="699" y="2917"/>
                                </a:lnTo>
                                <a:lnTo>
                                  <a:pt x="674" y="2942"/>
                                </a:lnTo>
                                <a:lnTo>
                                  <a:pt x="625" y="2993"/>
                                </a:lnTo>
                                <a:lnTo>
                                  <a:pt x="600" y="3018"/>
                                </a:lnTo>
                                <a:lnTo>
                                  <a:pt x="4353" y="3018"/>
                                </a:lnTo>
                                <a:lnTo>
                                  <a:pt x="43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igura a mano libera 7" descr="elemento decorativo"/>
                        <wps:cNvSpPr>
                          <a:spLocks/>
                        </wps:cNvSpPr>
                        <wps:spPr bwMode="auto">
                          <a:xfrm>
                            <a:off x="5249960" y="0"/>
                            <a:ext cx="2373630" cy="2423974"/>
                          </a:xfrm>
                          <a:custGeom>
                            <a:avLst/>
                            <a:gdLst>
                              <a:gd name="T0" fmla="*/ 3737 w 3738"/>
                              <a:gd name="T1" fmla="*/ 0 h 3019"/>
                              <a:gd name="T2" fmla="*/ 0 w 3738"/>
                              <a:gd name="T3" fmla="*/ 0 h 3019"/>
                              <a:gd name="T4" fmla="*/ 6 w 3738"/>
                              <a:gd name="T5" fmla="*/ 17 h 3019"/>
                              <a:gd name="T6" fmla="*/ 10 w 3738"/>
                              <a:gd name="T7" fmla="*/ 28 h 3019"/>
                              <a:gd name="T8" fmla="*/ 14 w 3738"/>
                              <a:gd name="T9" fmla="*/ 39 h 3019"/>
                              <a:gd name="T10" fmla="*/ 47 w 3738"/>
                              <a:gd name="T11" fmla="*/ 124 h 3019"/>
                              <a:gd name="T12" fmla="*/ 84 w 3738"/>
                              <a:gd name="T13" fmla="*/ 205 h 3019"/>
                              <a:gd name="T14" fmla="*/ 122 w 3738"/>
                              <a:gd name="T15" fmla="*/ 284 h 3019"/>
                              <a:gd name="T16" fmla="*/ 163 w 3738"/>
                              <a:gd name="T17" fmla="*/ 359 h 3019"/>
                              <a:gd name="T18" fmla="*/ 206 w 3738"/>
                              <a:gd name="T19" fmla="*/ 431 h 3019"/>
                              <a:gd name="T20" fmla="*/ 251 w 3738"/>
                              <a:gd name="T21" fmla="*/ 500 h 3019"/>
                              <a:gd name="T22" fmla="*/ 298 w 3738"/>
                              <a:gd name="T23" fmla="*/ 566 h 3019"/>
                              <a:gd name="T24" fmla="*/ 347 w 3738"/>
                              <a:gd name="T25" fmla="*/ 629 h 3019"/>
                              <a:gd name="T26" fmla="*/ 398 w 3738"/>
                              <a:gd name="T27" fmla="*/ 688 h 3019"/>
                              <a:gd name="T28" fmla="*/ 450 w 3738"/>
                              <a:gd name="T29" fmla="*/ 745 h 3019"/>
                              <a:gd name="T30" fmla="*/ 504 w 3738"/>
                              <a:gd name="T31" fmla="*/ 798 h 3019"/>
                              <a:gd name="T32" fmla="*/ 559 w 3738"/>
                              <a:gd name="T33" fmla="*/ 847 h 3019"/>
                              <a:gd name="T34" fmla="*/ 615 w 3738"/>
                              <a:gd name="T35" fmla="*/ 894 h 3019"/>
                              <a:gd name="T36" fmla="*/ 673 w 3738"/>
                              <a:gd name="T37" fmla="*/ 937 h 3019"/>
                              <a:gd name="T38" fmla="*/ 731 w 3738"/>
                              <a:gd name="T39" fmla="*/ 977 h 3019"/>
                              <a:gd name="T40" fmla="*/ 799 w 3738"/>
                              <a:gd name="T41" fmla="*/ 1018 h 3019"/>
                              <a:gd name="T42" fmla="*/ 867 w 3738"/>
                              <a:gd name="T43" fmla="*/ 1056 h 3019"/>
                              <a:gd name="T44" fmla="*/ 935 w 3738"/>
                              <a:gd name="T45" fmla="*/ 1091 h 3019"/>
                              <a:gd name="T46" fmla="*/ 1004 w 3738"/>
                              <a:gd name="T47" fmla="*/ 1125 h 3019"/>
                              <a:gd name="T48" fmla="*/ 1143 w 3738"/>
                              <a:gd name="T49" fmla="*/ 1192 h 3019"/>
                              <a:gd name="T50" fmla="*/ 1212 w 3738"/>
                              <a:gd name="T51" fmla="*/ 1226 h 3019"/>
                              <a:gd name="T52" fmla="*/ 1281 w 3738"/>
                              <a:gd name="T53" fmla="*/ 1261 h 3019"/>
                              <a:gd name="T54" fmla="*/ 1349 w 3738"/>
                              <a:gd name="T55" fmla="*/ 1299 h 3019"/>
                              <a:gd name="T56" fmla="*/ 1416 w 3738"/>
                              <a:gd name="T57" fmla="*/ 1340 h 3019"/>
                              <a:gd name="T58" fmla="*/ 1482 w 3738"/>
                              <a:gd name="T59" fmla="*/ 1384 h 3019"/>
                              <a:gd name="T60" fmla="*/ 1547 w 3738"/>
                              <a:gd name="T61" fmla="*/ 1433 h 3019"/>
                              <a:gd name="T62" fmla="*/ 1611 w 3738"/>
                              <a:gd name="T63" fmla="*/ 1488 h 3019"/>
                              <a:gd name="T64" fmla="*/ 1658 w 3738"/>
                              <a:gd name="T65" fmla="*/ 1537 h 3019"/>
                              <a:gd name="T66" fmla="*/ 1698 w 3738"/>
                              <a:gd name="T67" fmla="*/ 1589 h 3019"/>
                              <a:gd name="T68" fmla="*/ 1729 w 3738"/>
                              <a:gd name="T69" fmla="*/ 1644 h 3019"/>
                              <a:gd name="T70" fmla="*/ 1752 w 3738"/>
                              <a:gd name="T71" fmla="*/ 1701 h 3019"/>
                              <a:gd name="T72" fmla="*/ 1769 w 3738"/>
                              <a:gd name="T73" fmla="*/ 1761 h 3019"/>
                              <a:gd name="T74" fmla="*/ 1778 w 3738"/>
                              <a:gd name="T75" fmla="*/ 1823 h 3019"/>
                              <a:gd name="T76" fmla="*/ 1782 w 3738"/>
                              <a:gd name="T77" fmla="*/ 1886 h 3019"/>
                              <a:gd name="T78" fmla="*/ 1779 w 3738"/>
                              <a:gd name="T79" fmla="*/ 1951 h 3019"/>
                              <a:gd name="T80" fmla="*/ 1771 w 3738"/>
                              <a:gd name="T81" fmla="*/ 2016 h 3019"/>
                              <a:gd name="T82" fmla="*/ 1759 w 3738"/>
                              <a:gd name="T83" fmla="*/ 2083 h 3019"/>
                              <a:gd name="T84" fmla="*/ 1741 w 3738"/>
                              <a:gd name="T85" fmla="*/ 2151 h 3019"/>
                              <a:gd name="T86" fmla="*/ 1719 w 3738"/>
                              <a:gd name="T87" fmla="*/ 2218 h 3019"/>
                              <a:gd name="T88" fmla="*/ 1694 w 3738"/>
                              <a:gd name="T89" fmla="*/ 2286 h 3019"/>
                              <a:gd name="T90" fmla="*/ 1666 w 3738"/>
                              <a:gd name="T91" fmla="*/ 2354 h 3019"/>
                              <a:gd name="T92" fmla="*/ 1634 w 3738"/>
                              <a:gd name="T93" fmla="*/ 2422 h 3019"/>
                              <a:gd name="T94" fmla="*/ 1600 w 3738"/>
                              <a:gd name="T95" fmla="*/ 2489 h 3019"/>
                              <a:gd name="T96" fmla="*/ 1565 w 3738"/>
                              <a:gd name="T97" fmla="*/ 2554 h 3019"/>
                              <a:gd name="T98" fmla="*/ 1527 w 3738"/>
                              <a:gd name="T99" fmla="*/ 2619 h 3019"/>
                              <a:gd name="T100" fmla="*/ 1489 w 3738"/>
                              <a:gd name="T101" fmla="*/ 2683 h 3019"/>
                              <a:gd name="T102" fmla="*/ 1450 w 3738"/>
                              <a:gd name="T103" fmla="*/ 2744 h 3019"/>
                              <a:gd name="T104" fmla="*/ 1411 w 3738"/>
                              <a:gd name="T105" fmla="*/ 2804 h 3019"/>
                              <a:gd name="T106" fmla="*/ 1372 w 3738"/>
                              <a:gd name="T107" fmla="*/ 2861 h 3019"/>
                              <a:gd name="T108" fmla="*/ 1334 w 3738"/>
                              <a:gd name="T109" fmla="*/ 2917 h 3019"/>
                              <a:gd name="T110" fmla="*/ 1296 w 3738"/>
                              <a:gd name="T111" fmla="*/ 2969 h 3019"/>
                              <a:gd name="T112" fmla="*/ 1261 w 3738"/>
                              <a:gd name="T113" fmla="*/ 3018 h 3019"/>
                              <a:gd name="T114" fmla="*/ 3737 w 3738"/>
                              <a:gd name="T115" fmla="*/ 3018 h 3019"/>
                              <a:gd name="T116" fmla="*/ 3737 w 3738"/>
                              <a:gd name="T117" fmla="*/ 0 h 30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3738" h="3019">
                                <a:moveTo>
                                  <a:pt x="3737" y="0"/>
                                </a:moveTo>
                                <a:lnTo>
                                  <a:pt x="0" y="0"/>
                                </a:lnTo>
                                <a:lnTo>
                                  <a:pt x="6" y="17"/>
                                </a:lnTo>
                                <a:lnTo>
                                  <a:pt x="10" y="28"/>
                                </a:lnTo>
                                <a:lnTo>
                                  <a:pt x="14" y="39"/>
                                </a:lnTo>
                                <a:lnTo>
                                  <a:pt x="47" y="124"/>
                                </a:lnTo>
                                <a:lnTo>
                                  <a:pt x="84" y="205"/>
                                </a:lnTo>
                                <a:lnTo>
                                  <a:pt x="122" y="284"/>
                                </a:lnTo>
                                <a:lnTo>
                                  <a:pt x="163" y="359"/>
                                </a:lnTo>
                                <a:lnTo>
                                  <a:pt x="206" y="431"/>
                                </a:lnTo>
                                <a:lnTo>
                                  <a:pt x="251" y="500"/>
                                </a:lnTo>
                                <a:lnTo>
                                  <a:pt x="298" y="566"/>
                                </a:lnTo>
                                <a:lnTo>
                                  <a:pt x="347" y="629"/>
                                </a:lnTo>
                                <a:lnTo>
                                  <a:pt x="398" y="688"/>
                                </a:lnTo>
                                <a:lnTo>
                                  <a:pt x="450" y="745"/>
                                </a:lnTo>
                                <a:lnTo>
                                  <a:pt x="504" y="798"/>
                                </a:lnTo>
                                <a:lnTo>
                                  <a:pt x="559" y="847"/>
                                </a:lnTo>
                                <a:lnTo>
                                  <a:pt x="615" y="894"/>
                                </a:lnTo>
                                <a:lnTo>
                                  <a:pt x="673" y="937"/>
                                </a:lnTo>
                                <a:lnTo>
                                  <a:pt x="731" y="977"/>
                                </a:lnTo>
                                <a:lnTo>
                                  <a:pt x="799" y="1018"/>
                                </a:lnTo>
                                <a:lnTo>
                                  <a:pt x="867" y="1056"/>
                                </a:lnTo>
                                <a:lnTo>
                                  <a:pt x="935" y="1091"/>
                                </a:lnTo>
                                <a:lnTo>
                                  <a:pt x="1004" y="1125"/>
                                </a:lnTo>
                                <a:lnTo>
                                  <a:pt x="1143" y="1192"/>
                                </a:lnTo>
                                <a:lnTo>
                                  <a:pt x="1212" y="1226"/>
                                </a:lnTo>
                                <a:lnTo>
                                  <a:pt x="1281" y="1261"/>
                                </a:lnTo>
                                <a:lnTo>
                                  <a:pt x="1349" y="1299"/>
                                </a:lnTo>
                                <a:lnTo>
                                  <a:pt x="1416" y="1340"/>
                                </a:lnTo>
                                <a:lnTo>
                                  <a:pt x="1482" y="1384"/>
                                </a:lnTo>
                                <a:lnTo>
                                  <a:pt x="1547" y="1433"/>
                                </a:lnTo>
                                <a:lnTo>
                                  <a:pt x="1611" y="1488"/>
                                </a:lnTo>
                                <a:lnTo>
                                  <a:pt x="1658" y="1537"/>
                                </a:lnTo>
                                <a:lnTo>
                                  <a:pt x="1698" y="1589"/>
                                </a:lnTo>
                                <a:lnTo>
                                  <a:pt x="1729" y="1644"/>
                                </a:lnTo>
                                <a:lnTo>
                                  <a:pt x="1752" y="1701"/>
                                </a:lnTo>
                                <a:lnTo>
                                  <a:pt x="1769" y="1761"/>
                                </a:lnTo>
                                <a:lnTo>
                                  <a:pt x="1778" y="1823"/>
                                </a:lnTo>
                                <a:lnTo>
                                  <a:pt x="1782" y="1886"/>
                                </a:lnTo>
                                <a:lnTo>
                                  <a:pt x="1779" y="1951"/>
                                </a:lnTo>
                                <a:lnTo>
                                  <a:pt x="1771" y="2016"/>
                                </a:lnTo>
                                <a:lnTo>
                                  <a:pt x="1759" y="2083"/>
                                </a:lnTo>
                                <a:lnTo>
                                  <a:pt x="1741" y="2151"/>
                                </a:lnTo>
                                <a:lnTo>
                                  <a:pt x="1719" y="2218"/>
                                </a:lnTo>
                                <a:lnTo>
                                  <a:pt x="1694" y="2286"/>
                                </a:lnTo>
                                <a:lnTo>
                                  <a:pt x="1666" y="2354"/>
                                </a:lnTo>
                                <a:lnTo>
                                  <a:pt x="1634" y="2422"/>
                                </a:lnTo>
                                <a:lnTo>
                                  <a:pt x="1600" y="2489"/>
                                </a:lnTo>
                                <a:lnTo>
                                  <a:pt x="1565" y="2554"/>
                                </a:lnTo>
                                <a:lnTo>
                                  <a:pt x="1527" y="2619"/>
                                </a:lnTo>
                                <a:lnTo>
                                  <a:pt x="1489" y="2683"/>
                                </a:lnTo>
                                <a:lnTo>
                                  <a:pt x="1450" y="2744"/>
                                </a:lnTo>
                                <a:lnTo>
                                  <a:pt x="1411" y="2804"/>
                                </a:lnTo>
                                <a:lnTo>
                                  <a:pt x="1372" y="2861"/>
                                </a:lnTo>
                                <a:lnTo>
                                  <a:pt x="1334" y="2917"/>
                                </a:lnTo>
                                <a:lnTo>
                                  <a:pt x="1296" y="2969"/>
                                </a:lnTo>
                                <a:lnTo>
                                  <a:pt x="1261" y="3018"/>
                                </a:lnTo>
                                <a:lnTo>
                                  <a:pt x="3737" y="3018"/>
                                </a:lnTo>
                                <a:lnTo>
                                  <a:pt x="37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5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igura a mano libera 8" descr="elemento decorativo"/>
                        <wps:cNvSpPr>
                          <a:spLocks/>
                        </wps:cNvSpPr>
                        <wps:spPr bwMode="auto">
                          <a:xfrm>
                            <a:off x="6145933" y="0"/>
                            <a:ext cx="1449705" cy="2423974"/>
                          </a:xfrm>
                          <a:custGeom>
                            <a:avLst/>
                            <a:gdLst>
                              <a:gd name="T0" fmla="*/ 2282 w 2283"/>
                              <a:gd name="T1" fmla="*/ 0 h 3018"/>
                              <a:gd name="T2" fmla="*/ 0 w 2283"/>
                              <a:gd name="T3" fmla="*/ 0 h 3018"/>
                              <a:gd name="T4" fmla="*/ 7 w 2283"/>
                              <a:gd name="T5" fmla="*/ 91 h 3018"/>
                              <a:gd name="T6" fmla="*/ 20 w 2283"/>
                              <a:gd name="T7" fmla="*/ 181 h 3018"/>
                              <a:gd name="T8" fmla="*/ 38 w 2283"/>
                              <a:gd name="T9" fmla="*/ 265 h 3018"/>
                              <a:gd name="T10" fmla="*/ 60 w 2283"/>
                              <a:gd name="T11" fmla="*/ 343 h 3018"/>
                              <a:gd name="T12" fmla="*/ 86 w 2283"/>
                              <a:gd name="T13" fmla="*/ 417 h 3018"/>
                              <a:gd name="T14" fmla="*/ 116 w 2283"/>
                              <a:gd name="T15" fmla="*/ 485 h 3018"/>
                              <a:gd name="T16" fmla="*/ 150 w 2283"/>
                              <a:gd name="T17" fmla="*/ 548 h 3018"/>
                              <a:gd name="T18" fmla="*/ 188 w 2283"/>
                              <a:gd name="T19" fmla="*/ 606 h 3018"/>
                              <a:gd name="T20" fmla="*/ 228 w 2283"/>
                              <a:gd name="T21" fmla="*/ 660 h 3018"/>
                              <a:gd name="T22" fmla="*/ 272 w 2283"/>
                              <a:gd name="T23" fmla="*/ 710 h 3018"/>
                              <a:gd name="T24" fmla="*/ 319 w 2283"/>
                              <a:gd name="T25" fmla="*/ 756 h 3018"/>
                              <a:gd name="T26" fmla="*/ 369 w 2283"/>
                              <a:gd name="T27" fmla="*/ 799 h 3018"/>
                              <a:gd name="T28" fmla="*/ 420 w 2283"/>
                              <a:gd name="T29" fmla="*/ 838 h 3018"/>
                              <a:gd name="T30" fmla="*/ 474 w 2283"/>
                              <a:gd name="T31" fmla="*/ 874 h 3018"/>
                              <a:gd name="T32" fmla="*/ 530 w 2283"/>
                              <a:gd name="T33" fmla="*/ 907 h 3018"/>
                              <a:gd name="T34" fmla="*/ 588 w 2283"/>
                              <a:gd name="T35" fmla="*/ 937 h 3018"/>
                              <a:gd name="T36" fmla="*/ 647 w 2283"/>
                              <a:gd name="T37" fmla="*/ 965 h 3018"/>
                              <a:gd name="T38" fmla="*/ 708 w 2283"/>
                              <a:gd name="T39" fmla="*/ 990 h 3018"/>
                              <a:gd name="T40" fmla="*/ 769 w 2283"/>
                              <a:gd name="T41" fmla="*/ 1014 h 3018"/>
                              <a:gd name="T42" fmla="*/ 831 w 2283"/>
                              <a:gd name="T43" fmla="*/ 1036 h 3018"/>
                              <a:gd name="T44" fmla="*/ 894 w 2283"/>
                              <a:gd name="T45" fmla="*/ 1057 h 3018"/>
                              <a:gd name="T46" fmla="*/ 957 w 2283"/>
                              <a:gd name="T47" fmla="*/ 1076 h 3018"/>
                              <a:gd name="T48" fmla="*/ 1021 w 2283"/>
                              <a:gd name="T49" fmla="*/ 1094 h 3018"/>
                              <a:gd name="T50" fmla="*/ 1331 w 2283"/>
                              <a:gd name="T51" fmla="*/ 1181 h 3018"/>
                              <a:gd name="T52" fmla="*/ 1390 w 2283"/>
                              <a:gd name="T53" fmla="*/ 1199 h 3018"/>
                              <a:gd name="T54" fmla="*/ 1448 w 2283"/>
                              <a:gd name="T55" fmla="*/ 1218 h 3018"/>
                              <a:gd name="T56" fmla="*/ 1500 w 2283"/>
                              <a:gd name="T57" fmla="*/ 1242 h 3018"/>
                              <a:gd name="T58" fmla="*/ 1552 w 2283"/>
                              <a:gd name="T59" fmla="*/ 1276 h 3018"/>
                              <a:gd name="T60" fmla="*/ 1601 w 2283"/>
                              <a:gd name="T61" fmla="*/ 1322 h 3018"/>
                              <a:gd name="T62" fmla="*/ 1646 w 2283"/>
                              <a:gd name="T63" fmla="*/ 1376 h 3018"/>
                              <a:gd name="T64" fmla="*/ 1686 w 2283"/>
                              <a:gd name="T65" fmla="*/ 1439 h 3018"/>
                              <a:gd name="T66" fmla="*/ 1718 w 2283"/>
                              <a:gd name="T67" fmla="*/ 1510 h 3018"/>
                              <a:gd name="T68" fmla="*/ 1741 w 2283"/>
                              <a:gd name="T69" fmla="*/ 1587 h 3018"/>
                              <a:gd name="T70" fmla="*/ 1753 w 2283"/>
                              <a:gd name="T71" fmla="*/ 1670 h 3018"/>
                              <a:gd name="T72" fmla="*/ 1753 w 2283"/>
                              <a:gd name="T73" fmla="*/ 1757 h 3018"/>
                              <a:gd name="T74" fmla="*/ 1742 w 2283"/>
                              <a:gd name="T75" fmla="*/ 1843 h 3018"/>
                              <a:gd name="T76" fmla="*/ 1723 w 2283"/>
                              <a:gd name="T77" fmla="*/ 1924 h 3018"/>
                              <a:gd name="T78" fmla="*/ 1697 w 2283"/>
                              <a:gd name="T79" fmla="*/ 2002 h 3018"/>
                              <a:gd name="T80" fmla="*/ 1665 w 2283"/>
                              <a:gd name="T81" fmla="*/ 2077 h 3018"/>
                              <a:gd name="T82" fmla="*/ 1627 w 2283"/>
                              <a:gd name="T83" fmla="*/ 2149 h 3018"/>
                              <a:gd name="T84" fmla="*/ 1585 w 2283"/>
                              <a:gd name="T85" fmla="*/ 2217 h 3018"/>
                              <a:gd name="T86" fmla="*/ 1540 w 2283"/>
                              <a:gd name="T87" fmla="*/ 2283 h 3018"/>
                              <a:gd name="T88" fmla="*/ 1492 w 2283"/>
                              <a:gd name="T89" fmla="*/ 2346 h 3018"/>
                              <a:gd name="T90" fmla="*/ 1442 w 2283"/>
                              <a:gd name="T91" fmla="*/ 2406 h 3018"/>
                              <a:gd name="T92" fmla="*/ 1391 w 2283"/>
                              <a:gd name="T93" fmla="*/ 2464 h 3018"/>
                              <a:gd name="T94" fmla="*/ 1340 w 2283"/>
                              <a:gd name="T95" fmla="*/ 2520 h 3018"/>
                              <a:gd name="T96" fmla="*/ 1241 w 2283"/>
                              <a:gd name="T97" fmla="*/ 2625 h 3018"/>
                              <a:gd name="T98" fmla="*/ 1194 w 2283"/>
                              <a:gd name="T99" fmla="*/ 2675 h 3018"/>
                              <a:gd name="T100" fmla="*/ 1152 w 2283"/>
                              <a:gd name="T101" fmla="*/ 2723 h 3018"/>
                              <a:gd name="T102" fmla="*/ 1104 w 2283"/>
                              <a:gd name="T103" fmla="*/ 2778 h 3018"/>
                              <a:gd name="T104" fmla="*/ 1058 w 2283"/>
                              <a:gd name="T105" fmla="*/ 2836 h 3018"/>
                              <a:gd name="T106" fmla="*/ 1012 w 2283"/>
                              <a:gd name="T107" fmla="*/ 2894 h 3018"/>
                              <a:gd name="T108" fmla="*/ 968 w 2283"/>
                              <a:gd name="T109" fmla="*/ 2955 h 3018"/>
                              <a:gd name="T110" fmla="*/ 926 w 2283"/>
                              <a:gd name="T111" fmla="*/ 3018 h 3018"/>
                              <a:gd name="T112" fmla="*/ 2282 w 2283"/>
                              <a:gd name="T113" fmla="*/ 3018 h 3018"/>
                              <a:gd name="T114" fmla="*/ 2282 w 2283"/>
                              <a:gd name="T115" fmla="*/ 0 h 3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2283" h="3018">
                                <a:moveTo>
                                  <a:pt x="2282" y="0"/>
                                </a:moveTo>
                                <a:lnTo>
                                  <a:pt x="0" y="0"/>
                                </a:lnTo>
                                <a:lnTo>
                                  <a:pt x="7" y="91"/>
                                </a:lnTo>
                                <a:lnTo>
                                  <a:pt x="20" y="181"/>
                                </a:lnTo>
                                <a:lnTo>
                                  <a:pt x="38" y="265"/>
                                </a:lnTo>
                                <a:lnTo>
                                  <a:pt x="60" y="343"/>
                                </a:lnTo>
                                <a:lnTo>
                                  <a:pt x="86" y="417"/>
                                </a:lnTo>
                                <a:lnTo>
                                  <a:pt x="116" y="485"/>
                                </a:lnTo>
                                <a:lnTo>
                                  <a:pt x="150" y="548"/>
                                </a:lnTo>
                                <a:lnTo>
                                  <a:pt x="188" y="606"/>
                                </a:lnTo>
                                <a:lnTo>
                                  <a:pt x="228" y="660"/>
                                </a:lnTo>
                                <a:lnTo>
                                  <a:pt x="272" y="710"/>
                                </a:lnTo>
                                <a:lnTo>
                                  <a:pt x="319" y="756"/>
                                </a:lnTo>
                                <a:lnTo>
                                  <a:pt x="369" y="799"/>
                                </a:lnTo>
                                <a:lnTo>
                                  <a:pt x="420" y="838"/>
                                </a:lnTo>
                                <a:lnTo>
                                  <a:pt x="474" y="874"/>
                                </a:lnTo>
                                <a:lnTo>
                                  <a:pt x="530" y="907"/>
                                </a:lnTo>
                                <a:lnTo>
                                  <a:pt x="588" y="937"/>
                                </a:lnTo>
                                <a:lnTo>
                                  <a:pt x="647" y="965"/>
                                </a:lnTo>
                                <a:lnTo>
                                  <a:pt x="708" y="990"/>
                                </a:lnTo>
                                <a:lnTo>
                                  <a:pt x="769" y="1014"/>
                                </a:lnTo>
                                <a:lnTo>
                                  <a:pt x="831" y="1036"/>
                                </a:lnTo>
                                <a:lnTo>
                                  <a:pt x="894" y="1057"/>
                                </a:lnTo>
                                <a:lnTo>
                                  <a:pt x="957" y="1076"/>
                                </a:lnTo>
                                <a:lnTo>
                                  <a:pt x="1021" y="1094"/>
                                </a:lnTo>
                                <a:lnTo>
                                  <a:pt x="1331" y="1181"/>
                                </a:lnTo>
                                <a:lnTo>
                                  <a:pt x="1390" y="1199"/>
                                </a:lnTo>
                                <a:lnTo>
                                  <a:pt x="1448" y="1218"/>
                                </a:lnTo>
                                <a:lnTo>
                                  <a:pt x="1500" y="1242"/>
                                </a:lnTo>
                                <a:lnTo>
                                  <a:pt x="1552" y="1276"/>
                                </a:lnTo>
                                <a:lnTo>
                                  <a:pt x="1601" y="1322"/>
                                </a:lnTo>
                                <a:lnTo>
                                  <a:pt x="1646" y="1376"/>
                                </a:lnTo>
                                <a:lnTo>
                                  <a:pt x="1686" y="1439"/>
                                </a:lnTo>
                                <a:lnTo>
                                  <a:pt x="1718" y="1510"/>
                                </a:lnTo>
                                <a:lnTo>
                                  <a:pt x="1741" y="1587"/>
                                </a:lnTo>
                                <a:lnTo>
                                  <a:pt x="1753" y="1670"/>
                                </a:lnTo>
                                <a:lnTo>
                                  <a:pt x="1753" y="1757"/>
                                </a:lnTo>
                                <a:lnTo>
                                  <a:pt x="1742" y="1843"/>
                                </a:lnTo>
                                <a:lnTo>
                                  <a:pt x="1723" y="1924"/>
                                </a:lnTo>
                                <a:lnTo>
                                  <a:pt x="1697" y="2002"/>
                                </a:lnTo>
                                <a:lnTo>
                                  <a:pt x="1665" y="2077"/>
                                </a:lnTo>
                                <a:lnTo>
                                  <a:pt x="1627" y="2149"/>
                                </a:lnTo>
                                <a:lnTo>
                                  <a:pt x="1585" y="2217"/>
                                </a:lnTo>
                                <a:lnTo>
                                  <a:pt x="1540" y="2283"/>
                                </a:lnTo>
                                <a:lnTo>
                                  <a:pt x="1492" y="2346"/>
                                </a:lnTo>
                                <a:lnTo>
                                  <a:pt x="1442" y="2406"/>
                                </a:lnTo>
                                <a:lnTo>
                                  <a:pt x="1391" y="2464"/>
                                </a:lnTo>
                                <a:lnTo>
                                  <a:pt x="1340" y="2520"/>
                                </a:lnTo>
                                <a:lnTo>
                                  <a:pt x="1241" y="2625"/>
                                </a:lnTo>
                                <a:lnTo>
                                  <a:pt x="1194" y="2675"/>
                                </a:lnTo>
                                <a:lnTo>
                                  <a:pt x="1152" y="2723"/>
                                </a:lnTo>
                                <a:lnTo>
                                  <a:pt x="1104" y="2778"/>
                                </a:lnTo>
                                <a:lnTo>
                                  <a:pt x="1058" y="2836"/>
                                </a:lnTo>
                                <a:lnTo>
                                  <a:pt x="1012" y="2894"/>
                                </a:lnTo>
                                <a:lnTo>
                                  <a:pt x="968" y="2955"/>
                                </a:lnTo>
                                <a:lnTo>
                                  <a:pt x="926" y="3018"/>
                                </a:lnTo>
                                <a:lnTo>
                                  <a:pt x="2282" y="3018"/>
                                </a:lnTo>
                                <a:lnTo>
                                  <a:pt x="22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2" name="Gruppo 1" descr="elemento decorativo"/>
                        <wpg:cNvGrpSpPr/>
                        <wpg:grpSpPr>
                          <a:xfrm>
                            <a:off x="5219700" y="7025640"/>
                            <a:ext cx="2557780" cy="3039110"/>
                            <a:chOff x="0" y="0"/>
                            <a:chExt cx="2557780" cy="3039110"/>
                          </a:xfrm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213" name="Cerchio"/>
                          <wps:cNvSpPr/>
                          <wps:spPr>
                            <a:xfrm>
                              <a:off x="2349500" y="1752600"/>
                              <a:ext cx="101600" cy="1016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4" name="Cerchio"/>
                          <wps:cNvSpPr/>
                          <wps:spPr>
                            <a:xfrm>
                              <a:off x="2489200" y="3937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5" name="Cerchio"/>
                          <wps:cNvSpPr/>
                          <wps:spPr>
                            <a:xfrm>
                              <a:off x="2362200" y="1371600"/>
                              <a:ext cx="68581" cy="685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6" name="Cerchio"/>
                          <wps:cNvSpPr/>
                          <wps:spPr>
                            <a:xfrm>
                              <a:off x="2374900" y="977900"/>
                              <a:ext cx="43181" cy="431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7" name="Cerchio"/>
                          <wps:cNvSpPr/>
                          <wps:spPr>
                            <a:xfrm>
                              <a:off x="2387600" y="596900"/>
                              <a:ext cx="20320" cy="203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8" name="Cerchio"/>
                          <wps:cNvSpPr/>
                          <wps:spPr>
                            <a:xfrm>
                              <a:off x="2400300" y="203200"/>
                              <a:ext cx="5081" cy="50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9" name="Cerchio"/>
                          <wps:cNvSpPr/>
                          <wps:spPr>
                            <a:xfrm>
                              <a:off x="2501900" y="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0" name="Cerchio"/>
                          <wps:cNvSpPr/>
                          <wps:spPr>
                            <a:xfrm>
                              <a:off x="2463800" y="1168400"/>
                              <a:ext cx="58420" cy="584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1" name="Cerchio"/>
                          <wps:cNvSpPr/>
                          <wps:spPr>
                            <a:xfrm>
                              <a:off x="2451100" y="1549400"/>
                              <a:ext cx="91440" cy="914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2" name="Cerchio"/>
                          <wps:cNvSpPr/>
                          <wps:spPr>
                            <a:xfrm>
                              <a:off x="2476500" y="7874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3" name="Linea"/>
                          <wps:cNvCnPr/>
                          <wps:spPr>
                            <a:xfrm>
                              <a:off x="2298700" y="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224" name="Cerchio"/>
                          <wps:cNvSpPr/>
                          <wps:spPr>
                            <a:xfrm>
                              <a:off x="2171700" y="1371600"/>
                              <a:ext cx="63500" cy="635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5" name="Cerchio"/>
                          <wps:cNvSpPr/>
                          <wps:spPr>
                            <a:xfrm>
                              <a:off x="2286000" y="3937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6" name="Cerchio"/>
                          <wps:cNvSpPr/>
                          <wps:spPr>
                            <a:xfrm>
                              <a:off x="2235200" y="1943100"/>
                              <a:ext cx="119380" cy="1193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7" name="Cerchio"/>
                          <wps:cNvSpPr/>
                          <wps:spPr>
                            <a:xfrm>
                              <a:off x="2184400" y="977900"/>
                              <a:ext cx="38100" cy="381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8" name="Cerchio"/>
                          <wps:cNvSpPr/>
                          <wps:spPr>
                            <a:xfrm>
                              <a:off x="2184400" y="5969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29" name="Cerchio"/>
                          <wps:cNvSpPr/>
                          <wps:spPr>
                            <a:xfrm>
                              <a:off x="2146300" y="1752600"/>
                              <a:ext cx="93981" cy="939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0" name="Cerchio"/>
                          <wps:cNvSpPr/>
                          <wps:spPr>
                            <a:xfrm>
                              <a:off x="2260600" y="1562100"/>
                              <a:ext cx="86361" cy="863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1" name="Cerchio"/>
                          <wps:cNvSpPr/>
                          <wps:spPr>
                            <a:xfrm>
                              <a:off x="2273300" y="1168400"/>
                              <a:ext cx="55881" cy="558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2" name="Forma"/>
                          <wps:cNvSpPr/>
                          <wps:spPr>
                            <a:xfrm>
                              <a:off x="2438399" y="1930399"/>
                              <a:ext cx="118112" cy="12700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1613" y="21600"/>
                                  </a:moveTo>
                                  <a:cubicBezTo>
                                    <a:pt x="15794" y="21600"/>
                                    <a:pt x="19510" y="19440"/>
                                    <a:pt x="21600" y="16200"/>
                                  </a:cubicBezTo>
                                  <a:lnTo>
                                    <a:pt x="21600" y="5400"/>
                                  </a:lnTo>
                                  <a:cubicBezTo>
                                    <a:pt x="19510" y="2160"/>
                                    <a:pt x="15794" y="0"/>
                                    <a:pt x="11613" y="0"/>
                                  </a:cubicBezTo>
                                  <a:cubicBezTo>
                                    <a:pt x="5110" y="0"/>
                                    <a:pt x="0" y="4752"/>
                                    <a:pt x="0" y="10800"/>
                                  </a:cubicBezTo>
                                  <a:cubicBezTo>
                                    <a:pt x="0" y="16848"/>
                                    <a:pt x="5110" y="21600"/>
                                    <a:pt x="11613" y="2160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3" name="Cerchio"/>
                          <wps:cNvSpPr/>
                          <wps:spPr>
                            <a:xfrm>
                              <a:off x="2286000" y="787400"/>
                              <a:ext cx="30481" cy="304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4" name="Cerchio"/>
                          <wps:cNvSpPr/>
                          <wps:spPr>
                            <a:xfrm>
                              <a:off x="2197100" y="203200"/>
                              <a:ext cx="5081" cy="50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5" name="Cerchio"/>
                          <wps:cNvSpPr/>
                          <wps:spPr>
                            <a:xfrm>
                              <a:off x="1739900" y="2540000"/>
                              <a:ext cx="119380" cy="1193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6" name="Cerchio"/>
                          <wps:cNvSpPr/>
                          <wps:spPr>
                            <a:xfrm>
                              <a:off x="1828800" y="2717800"/>
                              <a:ext cx="147320" cy="1473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7" name="Cerchio"/>
                          <wps:cNvSpPr/>
                          <wps:spPr>
                            <a:xfrm>
                              <a:off x="1930400" y="2527300"/>
                              <a:ext cx="137161" cy="1371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8" name="Cerchio"/>
                          <wps:cNvSpPr/>
                          <wps:spPr>
                            <a:xfrm>
                              <a:off x="2133600" y="2133600"/>
                              <a:ext cx="127000" cy="1270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39" name="Cerchio"/>
                          <wps:cNvSpPr/>
                          <wps:spPr>
                            <a:xfrm>
                              <a:off x="2032000" y="2324100"/>
                              <a:ext cx="139700" cy="139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0" name="Forma"/>
                          <wps:cNvSpPr/>
                          <wps:spPr>
                            <a:xfrm>
                              <a:off x="1739900" y="2933700"/>
                              <a:ext cx="132081" cy="10541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13533"/>
                                  </a:moveTo>
                                  <a:cubicBezTo>
                                    <a:pt x="21600" y="5986"/>
                                    <a:pt x="16823" y="0"/>
                                    <a:pt x="10800" y="0"/>
                                  </a:cubicBezTo>
                                  <a:cubicBezTo>
                                    <a:pt x="4777" y="0"/>
                                    <a:pt x="0" y="5985"/>
                                    <a:pt x="0" y="13533"/>
                                  </a:cubicBezTo>
                                  <a:cubicBezTo>
                                    <a:pt x="0" y="16655"/>
                                    <a:pt x="831" y="19518"/>
                                    <a:pt x="2285" y="21600"/>
                                  </a:cubicBezTo>
                                  <a:lnTo>
                                    <a:pt x="19523" y="21600"/>
                                  </a:lnTo>
                                  <a:cubicBezTo>
                                    <a:pt x="20769" y="19258"/>
                                    <a:pt x="21600" y="16395"/>
                                    <a:pt x="21600" y="13533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1" name="Forma"/>
                          <wps:cNvSpPr/>
                          <wps:spPr>
                            <a:xfrm>
                              <a:off x="2527299" y="2146300"/>
                              <a:ext cx="29211" cy="11557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0" y="10681"/>
                                  </a:moveTo>
                                  <a:cubicBezTo>
                                    <a:pt x="0" y="15191"/>
                                    <a:pt x="8452" y="18989"/>
                                    <a:pt x="21600" y="21600"/>
                                  </a:cubicBezTo>
                                  <a:lnTo>
                                    <a:pt x="21600" y="0"/>
                                  </a:lnTo>
                                  <a:cubicBezTo>
                                    <a:pt x="8452" y="2374"/>
                                    <a:pt x="0" y="6171"/>
                                    <a:pt x="0" y="1068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2" name="Cerchio"/>
                          <wps:cNvSpPr/>
                          <wps:spPr>
                            <a:xfrm>
                              <a:off x="1841500" y="2336800"/>
                              <a:ext cx="127000" cy="1270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3" name="Cerchio"/>
                          <wps:cNvSpPr/>
                          <wps:spPr>
                            <a:xfrm>
                              <a:off x="1638300" y="2730500"/>
                              <a:ext cx="127000" cy="1270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4" name="Cerchio"/>
                          <wps:cNvSpPr/>
                          <wps:spPr>
                            <a:xfrm>
                              <a:off x="2222500" y="2324100"/>
                              <a:ext cx="154940" cy="1549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5" name="Forma"/>
                          <wps:cNvSpPr/>
                          <wps:spPr>
                            <a:xfrm>
                              <a:off x="2412999" y="2311400"/>
                              <a:ext cx="138431" cy="16640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441" extrusionOk="0">
                                  <a:moveTo>
                                    <a:pt x="0" y="10641"/>
                                  </a:moveTo>
                                  <a:cubicBezTo>
                                    <a:pt x="0" y="16532"/>
                                    <a:pt x="5747" y="21441"/>
                                    <a:pt x="13079" y="21441"/>
                                  </a:cubicBezTo>
                                  <a:cubicBezTo>
                                    <a:pt x="16448" y="21441"/>
                                    <a:pt x="19420" y="20459"/>
                                    <a:pt x="21600" y="18823"/>
                                  </a:cubicBezTo>
                                  <a:lnTo>
                                    <a:pt x="21600" y="2623"/>
                                  </a:lnTo>
                                  <a:cubicBezTo>
                                    <a:pt x="19222" y="986"/>
                                    <a:pt x="16250" y="5"/>
                                    <a:pt x="13079" y="5"/>
                                  </a:cubicBezTo>
                                  <a:cubicBezTo>
                                    <a:pt x="5747" y="-159"/>
                                    <a:pt x="0" y="4586"/>
                                    <a:pt x="0" y="1064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6" name="Cerchio"/>
                          <wps:cNvSpPr/>
                          <wps:spPr>
                            <a:xfrm>
                              <a:off x="2311400" y="2514600"/>
                              <a:ext cx="172721" cy="1727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7" name="Forma"/>
                          <wps:cNvSpPr/>
                          <wps:spPr>
                            <a:xfrm>
                              <a:off x="2501899" y="2514600"/>
                              <a:ext cx="49532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0" y="10800"/>
                                  </a:moveTo>
                                  <a:cubicBezTo>
                                    <a:pt x="0" y="15452"/>
                                    <a:pt x="8862" y="19440"/>
                                    <a:pt x="21600" y="21600"/>
                                  </a:cubicBezTo>
                                  <a:lnTo>
                                    <a:pt x="21600" y="0"/>
                                  </a:lnTo>
                                  <a:cubicBezTo>
                                    <a:pt x="8862" y="1994"/>
                                    <a:pt x="0" y="6148"/>
                                    <a:pt x="0" y="1080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8" name="Forma"/>
                          <wps:cNvSpPr/>
                          <wps:spPr>
                            <a:xfrm>
                              <a:off x="2400299" y="2692399"/>
                              <a:ext cx="157481" cy="20701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0" y="10866"/>
                                  </a:moveTo>
                                  <a:cubicBezTo>
                                    <a:pt x="0" y="16829"/>
                                    <a:pt x="6271" y="21600"/>
                                    <a:pt x="14110" y="21600"/>
                                  </a:cubicBezTo>
                                  <a:cubicBezTo>
                                    <a:pt x="16897" y="21600"/>
                                    <a:pt x="19510" y="20937"/>
                                    <a:pt x="21600" y="19877"/>
                                  </a:cubicBezTo>
                                  <a:lnTo>
                                    <a:pt x="21600" y="1723"/>
                                  </a:lnTo>
                                  <a:cubicBezTo>
                                    <a:pt x="19510" y="663"/>
                                    <a:pt x="16897" y="0"/>
                                    <a:pt x="14110" y="0"/>
                                  </a:cubicBezTo>
                                  <a:cubicBezTo>
                                    <a:pt x="6271" y="132"/>
                                    <a:pt x="0" y="4903"/>
                                    <a:pt x="0" y="10866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49" name="Forma"/>
                          <wps:cNvSpPr/>
                          <wps:spPr>
                            <a:xfrm>
                              <a:off x="2298699" y="2895600"/>
                              <a:ext cx="254001" cy="14097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6416" y="20432"/>
                                  </a:moveTo>
                                  <a:cubicBezTo>
                                    <a:pt x="16524" y="20822"/>
                                    <a:pt x="16524" y="21211"/>
                                    <a:pt x="16632" y="21600"/>
                                  </a:cubicBezTo>
                                  <a:lnTo>
                                    <a:pt x="21600" y="21600"/>
                                  </a:lnTo>
                                  <a:lnTo>
                                    <a:pt x="21600" y="0"/>
                                  </a:lnTo>
                                  <a:cubicBezTo>
                                    <a:pt x="19116" y="1946"/>
                                    <a:pt x="17172" y="5838"/>
                                    <a:pt x="16416" y="10508"/>
                                  </a:cubicBezTo>
                                  <a:cubicBezTo>
                                    <a:pt x="15336" y="4476"/>
                                    <a:pt x="12204" y="195"/>
                                    <a:pt x="8424" y="195"/>
                                  </a:cubicBezTo>
                                  <a:cubicBezTo>
                                    <a:pt x="3780" y="195"/>
                                    <a:pt x="0" y="7005"/>
                                    <a:pt x="0" y="15373"/>
                                  </a:cubicBezTo>
                                  <a:cubicBezTo>
                                    <a:pt x="0" y="17514"/>
                                    <a:pt x="216" y="19654"/>
                                    <a:pt x="756" y="21405"/>
                                  </a:cubicBezTo>
                                  <a:lnTo>
                                    <a:pt x="16092" y="21405"/>
                                  </a:lnTo>
                                  <a:cubicBezTo>
                                    <a:pt x="16200" y="21211"/>
                                    <a:pt x="16308" y="20822"/>
                                    <a:pt x="16416" y="20432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0" name="Forma"/>
                          <wps:cNvSpPr/>
                          <wps:spPr>
                            <a:xfrm>
                              <a:off x="2108199" y="2908299"/>
                              <a:ext cx="175261" cy="12700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14904"/>
                                  </a:moveTo>
                                  <a:cubicBezTo>
                                    <a:pt x="21600" y="6696"/>
                                    <a:pt x="16748" y="0"/>
                                    <a:pt x="10800" y="0"/>
                                  </a:cubicBezTo>
                                  <a:cubicBezTo>
                                    <a:pt x="4852" y="0"/>
                                    <a:pt x="0" y="6696"/>
                                    <a:pt x="0" y="14904"/>
                                  </a:cubicBezTo>
                                  <a:cubicBezTo>
                                    <a:pt x="0" y="17280"/>
                                    <a:pt x="470" y="19656"/>
                                    <a:pt x="1252" y="21600"/>
                                  </a:cubicBezTo>
                                  <a:lnTo>
                                    <a:pt x="20348" y="21600"/>
                                  </a:lnTo>
                                  <a:cubicBezTo>
                                    <a:pt x="21130" y="19656"/>
                                    <a:pt x="21600" y="17280"/>
                                    <a:pt x="21600" y="14904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1" name="Cerchio"/>
                          <wps:cNvSpPr/>
                          <wps:spPr>
                            <a:xfrm>
                              <a:off x="2209800" y="2705100"/>
                              <a:ext cx="187961" cy="1879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2" name="Cerchio"/>
                          <wps:cNvSpPr/>
                          <wps:spPr>
                            <a:xfrm>
                              <a:off x="2019300" y="2717800"/>
                              <a:ext cx="167640" cy="1676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3" name="Cerchio"/>
                          <wps:cNvSpPr/>
                          <wps:spPr>
                            <a:xfrm>
                              <a:off x="2324100" y="2133600"/>
                              <a:ext cx="137161" cy="1371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4" name="Forma"/>
                          <wps:cNvSpPr/>
                          <wps:spPr>
                            <a:xfrm>
                              <a:off x="1917700" y="2921000"/>
                              <a:ext cx="152400" cy="11557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14242"/>
                                  </a:moveTo>
                                  <a:cubicBezTo>
                                    <a:pt x="21600" y="6409"/>
                                    <a:pt x="16740" y="0"/>
                                    <a:pt x="10800" y="0"/>
                                  </a:cubicBezTo>
                                  <a:cubicBezTo>
                                    <a:pt x="4860" y="0"/>
                                    <a:pt x="0" y="6409"/>
                                    <a:pt x="0" y="14242"/>
                                  </a:cubicBezTo>
                                  <a:cubicBezTo>
                                    <a:pt x="0" y="17090"/>
                                    <a:pt x="540" y="19464"/>
                                    <a:pt x="1620" y="21600"/>
                                  </a:cubicBezTo>
                                  <a:lnTo>
                                    <a:pt x="19980" y="21600"/>
                                  </a:lnTo>
                                  <a:cubicBezTo>
                                    <a:pt x="21060" y="19464"/>
                                    <a:pt x="21600" y="16853"/>
                                    <a:pt x="21600" y="14242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5" name="Cerchio"/>
                          <wps:cNvSpPr/>
                          <wps:spPr>
                            <a:xfrm>
                              <a:off x="2120900" y="2514600"/>
                              <a:ext cx="154940" cy="1549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6" name="Cerchio"/>
                          <wps:cNvSpPr/>
                          <wps:spPr>
                            <a:xfrm>
                              <a:off x="1879600" y="1181100"/>
                              <a:ext cx="45720" cy="457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7" name="Cerchio"/>
                          <wps:cNvSpPr/>
                          <wps:spPr>
                            <a:xfrm>
                              <a:off x="1689100" y="787400"/>
                              <a:ext cx="20320" cy="203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8" name="Cerchio"/>
                          <wps:cNvSpPr/>
                          <wps:spPr>
                            <a:xfrm>
                              <a:off x="1549400" y="2540000"/>
                              <a:ext cx="101600" cy="1016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59" name="Cerchio"/>
                          <wps:cNvSpPr/>
                          <wps:spPr>
                            <a:xfrm>
                              <a:off x="1574800" y="1765300"/>
                              <a:ext cx="63500" cy="635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0" name="Cerchio"/>
                          <wps:cNvSpPr/>
                          <wps:spPr>
                            <a:xfrm>
                              <a:off x="1562100" y="2159000"/>
                              <a:ext cx="83820" cy="838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1" name="Cerchio"/>
                          <wps:cNvSpPr/>
                          <wps:spPr>
                            <a:xfrm>
                              <a:off x="1574800" y="1384300"/>
                              <a:ext cx="43181" cy="431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2" name="Cerchio"/>
                          <wps:cNvSpPr/>
                          <wps:spPr>
                            <a:xfrm>
                              <a:off x="1701800" y="406400"/>
                              <a:ext cx="5081" cy="50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3" name="Cerchio"/>
                          <wps:cNvSpPr/>
                          <wps:spPr>
                            <a:xfrm>
                              <a:off x="1663700" y="1574800"/>
                              <a:ext cx="60961" cy="609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4" name="Cerchio"/>
                          <wps:cNvSpPr/>
                          <wps:spPr>
                            <a:xfrm>
                              <a:off x="1651000" y="2336800"/>
                              <a:ext cx="109221" cy="1092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5" name="Cerchio"/>
                          <wps:cNvSpPr/>
                          <wps:spPr>
                            <a:xfrm>
                              <a:off x="1790700" y="5969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6" name="Cerchio"/>
                          <wps:cNvSpPr/>
                          <wps:spPr>
                            <a:xfrm>
                              <a:off x="1651000" y="1955800"/>
                              <a:ext cx="86361" cy="863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7" name="Cerchio"/>
                          <wps:cNvSpPr/>
                          <wps:spPr>
                            <a:xfrm>
                              <a:off x="1460500" y="1955800"/>
                              <a:ext cx="73660" cy="736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8" name="Cerchio"/>
                          <wps:cNvSpPr/>
                          <wps:spPr>
                            <a:xfrm>
                              <a:off x="1803400" y="2032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69" name="Cerchio"/>
                          <wps:cNvSpPr/>
                          <wps:spPr>
                            <a:xfrm>
                              <a:off x="1485900" y="11811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0" name="Cerchio"/>
                          <wps:cNvSpPr/>
                          <wps:spPr>
                            <a:xfrm>
                              <a:off x="1473200" y="15748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1" name="Cerchio"/>
                          <wps:cNvSpPr/>
                          <wps:spPr>
                            <a:xfrm>
                              <a:off x="1498600" y="800100"/>
                              <a:ext cx="15241" cy="152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2" name="Cerchio"/>
                          <wps:cNvSpPr/>
                          <wps:spPr>
                            <a:xfrm>
                              <a:off x="1498600" y="4064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3" name="Cerchio"/>
                          <wps:cNvSpPr/>
                          <wps:spPr>
                            <a:xfrm>
                              <a:off x="1587500" y="9906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4" name="Linea"/>
                          <wps:cNvCnPr/>
                          <wps:spPr>
                            <a:xfrm>
                              <a:off x="1600200" y="2032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275" name="Cerchio"/>
                          <wps:cNvSpPr/>
                          <wps:spPr>
                            <a:xfrm>
                              <a:off x="2044700" y="1943100"/>
                              <a:ext cx="109221" cy="1092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6" name="Cerchio"/>
                          <wps:cNvSpPr/>
                          <wps:spPr>
                            <a:xfrm>
                              <a:off x="1447800" y="2349500"/>
                              <a:ext cx="93981" cy="939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7" name="Cerchio"/>
                          <wps:cNvSpPr/>
                          <wps:spPr>
                            <a:xfrm>
                              <a:off x="1447800" y="2743200"/>
                              <a:ext cx="109221" cy="1092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8" name="Cerchio"/>
                          <wps:cNvSpPr/>
                          <wps:spPr>
                            <a:xfrm>
                              <a:off x="1600200" y="5969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79" name="Cerchio"/>
                          <wps:cNvSpPr/>
                          <wps:spPr>
                            <a:xfrm>
                              <a:off x="1943100" y="2146300"/>
                              <a:ext cx="111761" cy="1117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0" name="Cerchio"/>
                          <wps:cNvSpPr/>
                          <wps:spPr>
                            <a:xfrm>
                              <a:off x="1993900" y="2032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1" name="Cerchio"/>
                          <wps:cNvSpPr/>
                          <wps:spPr>
                            <a:xfrm>
                              <a:off x="1968500" y="1371600"/>
                              <a:ext cx="55881" cy="558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2" name="Cerchio"/>
                          <wps:cNvSpPr/>
                          <wps:spPr>
                            <a:xfrm>
                              <a:off x="1981200" y="9906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3" name="Cerchio"/>
                          <wps:cNvSpPr/>
                          <wps:spPr>
                            <a:xfrm>
                              <a:off x="2095500" y="393700"/>
                              <a:ext cx="10160" cy="101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4" name="Cerchio"/>
                          <wps:cNvSpPr/>
                          <wps:spPr>
                            <a:xfrm>
                              <a:off x="1955800" y="1752600"/>
                              <a:ext cx="83820" cy="838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5" name="Linea"/>
                          <wps:cNvCnPr/>
                          <wps:spPr>
                            <a:xfrm>
                              <a:off x="2095500" y="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286" name="Cerchio"/>
                          <wps:cNvSpPr/>
                          <wps:spPr>
                            <a:xfrm>
                              <a:off x="2070100" y="11811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7" name="Cerchio"/>
                          <wps:cNvSpPr/>
                          <wps:spPr>
                            <a:xfrm>
                              <a:off x="1790700" y="990600"/>
                              <a:ext cx="27941" cy="279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8" name="Cerchio"/>
                          <wps:cNvSpPr/>
                          <wps:spPr>
                            <a:xfrm>
                              <a:off x="2082800" y="787400"/>
                              <a:ext cx="27941" cy="279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89" name="Cerchio"/>
                          <wps:cNvSpPr/>
                          <wps:spPr>
                            <a:xfrm>
                              <a:off x="2057400" y="1562100"/>
                              <a:ext cx="78740" cy="787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0" name="Cerchio"/>
                          <wps:cNvSpPr/>
                          <wps:spPr>
                            <a:xfrm>
                              <a:off x="1752600" y="2146300"/>
                              <a:ext cx="99061" cy="990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1" name="Cerchio"/>
                          <wps:cNvSpPr/>
                          <wps:spPr>
                            <a:xfrm>
                              <a:off x="1892300" y="7874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2" name="Cerchio"/>
                          <wps:cNvSpPr/>
                          <wps:spPr>
                            <a:xfrm>
                              <a:off x="1765300" y="1765300"/>
                              <a:ext cx="73660" cy="736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3" name="Cerchio"/>
                          <wps:cNvSpPr/>
                          <wps:spPr>
                            <a:xfrm>
                              <a:off x="1778000" y="13716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4" name="Forma"/>
                          <wps:cNvSpPr/>
                          <wps:spPr>
                            <a:xfrm>
                              <a:off x="1549400" y="2933699"/>
                              <a:ext cx="111761" cy="9525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12672"/>
                                  </a:moveTo>
                                  <a:cubicBezTo>
                                    <a:pt x="21600" y="5472"/>
                                    <a:pt x="16691" y="0"/>
                                    <a:pt x="10800" y="0"/>
                                  </a:cubicBezTo>
                                  <a:cubicBezTo>
                                    <a:pt x="4664" y="0"/>
                                    <a:pt x="0" y="5760"/>
                                    <a:pt x="0" y="12672"/>
                                  </a:cubicBezTo>
                                  <a:cubicBezTo>
                                    <a:pt x="0" y="16128"/>
                                    <a:pt x="1227" y="19296"/>
                                    <a:pt x="3191" y="21600"/>
                                  </a:cubicBezTo>
                                  <a:lnTo>
                                    <a:pt x="18655" y="21600"/>
                                  </a:lnTo>
                                  <a:cubicBezTo>
                                    <a:pt x="20373" y="19296"/>
                                    <a:pt x="21600" y="16128"/>
                                    <a:pt x="21600" y="12672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5" name="Cerchio"/>
                          <wps:cNvSpPr/>
                          <wps:spPr>
                            <a:xfrm>
                              <a:off x="1854200" y="1943100"/>
                              <a:ext cx="99061" cy="990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6" name="Cerchio"/>
                          <wps:cNvSpPr/>
                          <wps:spPr>
                            <a:xfrm>
                              <a:off x="1892300" y="3937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7" name="Cerchio"/>
                          <wps:cNvSpPr/>
                          <wps:spPr>
                            <a:xfrm>
                              <a:off x="1866900" y="1562100"/>
                              <a:ext cx="68581" cy="685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8" name="Cerchio"/>
                          <wps:cNvSpPr/>
                          <wps:spPr>
                            <a:xfrm>
                              <a:off x="1993900" y="596900"/>
                              <a:ext cx="15241" cy="152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99" name="Cerchio"/>
                          <wps:cNvSpPr/>
                          <wps:spPr>
                            <a:xfrm>
                              <a:off x="1676400" y="1181100"/>
                              <a:ext cx="38100" cy="381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0" name="Cerchio"/>
                          <wps:cNvSpPr/>
                          <wps:spPr>
                            <a:xfrm>
                              <a:off x="584200" y="29845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1" name="Cerchio"/>
                          <wps:cNvSpPr/>
                          <wps:spPr>
                            <a:xfrm>
                              <a:off x="406400" y="13970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2" name="Cerchio"/>
                          <wps:cNvSpPr/>
                          <wps:spPr>
                            <a:xfrm>
                              <a:off x="495300" y="1600200"/>
                              <a:ext cx="10160" cy="101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3" name="Cerchio"/>
                          <wps:cNvSpPr/>
                          <wps:spPr>
                            <a:xfrm>
                              <a:off x="596900" y="21844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4" name="Cerchio"/>
                          <wps:cNvSpPr/>
                          <wps:spPr>
                            <a:xfrm>
                              <a:off x="584200" y="2578100"/>
                              <a:ext cx="30481" cy="304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5" name="Cerchio"/>
                          <wps:cNvSpPr/>
                          <wps:spPr>
                            <a:xfrm>
                              <a:off x="495300" y="1193800"/>
                              <a:ext cx="5081" cy="50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6" name="Cerchio"/>
                          <wps:cNvSpPr/>
                          <wps:spPr>
                            <a:xfrm>
                              <a:off x="482600" y="27813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7" name="Cerchio"/>
                          <wps:cNvSpPr/>
                          <wps:spPr>
                            <a:xfrm>
                              <a:off x="406400" y="17907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8" name="Cerchio"/>
                          <wps:cNvSpPr/>
                          <wps:spPr>
                            <a:xfrm>
                              <a:off x="495300" y="1993900"/>
                              <a:ext cx="20320" cy="203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09" name="Cerchio"/>
                          <wps:cNvSpPr/>
                          <wps:spPr>
                            <a:xfrm>
                              <a:off x="495300" y="2387600"/>
                              <a:ext cx="27941" cy="279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0" name="Cerchio"/>
                          <wps:cNvSpPr/>
                          <wps:spPr>
                            <a:xfrm>
                              <a:off x="596900" y="1790700"/>
                              <a:ext cx="15241" cy="152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1" name="Linea"/>
                          <wps:cNvCnPr/>
                          <wps:spPr>
                            <a:xfrm>
                              <a:off x="698500" y="8001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312" name="Cerchio"/>
                          <wps:cNvSpPr/>
                          <wps:spPr>
                            <a:xfrm>
                              <a:off x="698500" y="15875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3" name="Cerchio"/>
                          <wps:cNvSpPr/>
                          <wps:spPr>
                            <a:xfrm>
                              <a:off x="698500" y="11938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4" name="Cerchio"/>
                          <wps:cNvSpPr/>
                          <wps:spPr>
                            <a:xfrm>
                              <a:off x="787400" y="2578100"/>
                              <a:ext cx="43181" cy="431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5" name="Cerchio"/>
                          <wps:cNvSpPr/>
                          <wps:spPr>
                            <a:xfrm>
                              <a:off x="774700" y="2971800"/>
                              <a:ext cx="45720" cy="457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6" name="Cerchio"/>
                          <wps:cNvSpPr/>
                          <wps:spPr>
                            <a:xfrm>
                              <a:off x="596900" y="13970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7" name="Cerchio"/>
                          <wps:cNvSpPr/>
                          <wps:spPr>
                            <a:xfrm>
                              <a:off x="685800" y="1981200"/>
                              <a:ext cx="27941" cy="279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8" name="Cerchio"/>
                          <wps:cNvSpPr/>
                          <wps:spPr>
                            <a:xfrm>
                              <a:off x="685800" y="2768600"/>
                              <a:ext cx="45720" cy="457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19" name="Linea"/>
                          <wps:cNvCnPr/>
                          <wps:spPr>
                            <a:xfrm>
                              <a:off x="609600" y="10033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320" name="Cerchio"/>
                          <wps:cNvSpPr/>
                          <wps:spPr>
                            <a:xfrm>
                              <a:off x="685800" y="2374900"/>
                              <a:ext cx="38100" cy="381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1" name="Cerchio"/>
                          <wps:cNvSpPr/>
                          <wps:spPr>
                            <a:xfrm>
                              <a:off x="101600" y="16002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2" name="Cerchio"/>
                          <wps:cNvSpPr/>
                          <wps:spPr>
                            <a:xfrm>
                              <a:off x="101600" y="27940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3" name="Forma"/>
                          <wps:cNvSpPr/>
                          <wps:spPr>
                            <a:xfrm>
                              <a:off x="2539999" y="1765300"/>
                              <a:ext cx="8892" cy="6096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21600"/>
                                  </a:moveTo>
                                  <a:lnTo>
                                    <a:pt x="21600" y="0"/>
                                  </a:lnTo>
                                  <a:cubicBezTo>
                                    <a:pt x="6172" y="3150"/>
                                    <a:pt x="0" y="6750"/>
                                    <a:pt x="0" y="10800"/>
                                  </a:cubicBezTo>
                                  <a:cubicBezTo>
                                    <a:pt x="0" y="14850"/>
                                    <a:pt x="6172" y="18450"/>
                                    <a:pt x="21600" y="2160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4" name="Cerchio"/>
                          <wps:cNvSpPr/>
                          <wps:spPr>
                            <a:xfrm>
                              <a:off x="787400" y="21844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5" name="Cerchio"/>
                          <wps:cNvSpPr/>
                          <wps:spPr>
                            <a:xfrm>
                              <a:off x="101600" y="1993900"/>
                              <a:ext cx="5081" cy="50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6" name="Cerchio"/>
                          <wps:cNvSpPr/>
                          <wps:spPr>
                            <a:xfrm>
                              <a:off x="0" y="21971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7" name="Linea"/>
                          <wps:cNvCnPr/>
                          <wps:spPr>
                            <a:xfrm>
                              <a:off x="0" y="18034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328" name="Forma"/>
                          <wps:cNvSpPr/>
                          <wps:spPr>
                            <a:xfrm>
                              <a:off x="1358900" y="2946399"/>
                              <a:ext cx="93981" cy="8636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21600" y="11753"/>
                                  </a:moveTo>
                                  <a:cubicBezTo>
                                    <a:pt x="21600" y="5400"/>
                                    <a:pt x="16638" y="0"/>
                                    <a:pt x="10800" y="0"/>
                                  </a:cubicBezTo>
                                  <a:cubicBezTo>
                                    <a:pt x="4962" y="0"/>
                                    <a:pt x="0" y="5400"/>
                                    <a:pt x="0" y="11753"/>
                                  </a:cubicBezTo>
                                  <a:cubicBezTo>
                                    <a:pt x="0" y="15882"/>
                                    <a:pt x="2043" y="19694"/>
                                    <a:pt x="5254" y="21600"/>
                                  </a:cubicBezTo>
                                  <a:lnTo>
                                    <a:pt x="16346" y="21600"/>
                                  </a:lnTo>
                                  <a:cubicBezTo>
                                    <a:pt x="19265" y="19694"/>
                                    <a:pt x="21600" y="15882"/>
                                    <a:pt x="21600" y="11753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29" name="Cerchio"/>
                          <wps:cNvSpPr/>
                          <wps:spPr>
                            <a:xfrm>
                              <a:off x="0" y="29972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0" name="Cerchio"/>
                          <wps:cNvSpPr/>
                          <wps:spPr>
                            <a:xfrm>
                              <a:off x="203200" y="2984500"/>
                              <a:ext cx="15241" cy="152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1" name="Cerchio"/>
                          <wps:cNvSpPr/>
                          <wps:spPr>
                            <a:xfrm>
                              <a:off x="0" y="2590800"/>
                              <a:ext cx="5081" cy="50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2" name="Cerchio"/>
                          <wps:cNvSpPr/>
                          <wps:spPr>
                            <a:xfrm>
                              <a:off x="393700" y="29845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3" name="Linea"/>
                          <wps:cNvCnPr/>
                          <wps:spPr>
                            <a:xfrm>
                              <a:off x="304800" y="12065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334" name="Cerchio"/>
                          <wps:cNvSpPr/>
                          <wps:spPr>
                            <a:xfrm>
                              <a:off x="304800" y="1600200"/>
                              <a:ext cx="5081" cy="50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5" name="Cerchio"/>
                          <wps:cNvSpPr/>
                          <wps:spPr>
                            <a:xfrm>
                              <a:off x="393700" y="2590800"/>
                              <a:ext cx="20320" cy="203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6" name="Cerchio"/>
                          <wps:cNvSpPr/>
                          <wps:spPr>
                            <a:xfrm>
                              <a:off x="292100" y="19939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7" name="Cerchio"/>
                          <wps:cNvSpPr/>
                          <wps:spPr>
                            <a:xfrm>
                              <a:off x="393700" y="2184400"/>
                              <a:ext cx="15241" cy="152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8" name="Cerchio"/>
                          <wps:cNvSpPr/>
                          <wps:spPr>
                            <a:xfrm>
                              <a:off x="203200" y="18034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39" name="Cerchio"/>
                          <wps:cNvSpPr/>
                          <wps:spPr>
                            <a:xfrm>
                              <a:off x="203200" y="25908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0" name="Cerchio"/>
                          <wps:cNvSpPr/>
                          <wps:spPr>
                            <a:xfrm>
                              <a:off x="292100" y="23876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1" name="Cerchio"/>
                          <wps:cNvSpPr/>
                          <wps:spPr>
                            <a:xfrm>
                              <a:off x="203200" y="21971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2" name="Cerchio"/>
                          <wps:cNvSpPr/>
                          <wps:spPr>
                            <a:xfrm>
                              <a:off x="292100" y="27813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3" name="Cerchio"/>
                          <wps:cNvSpPr/>
                          <wps:spPr>
                            <a:xfrm>
                              <a:off x="101600" y="2387600"/>
                              <a:ext cx="10160" cy="101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4" name="Cerchio"/>
                          <wps:cNvSpPr/>
                          <wps:spPr>
                            <a:xfrm>
                              <a:off x="1206500" y="5969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5" name="Cerchio"/>
                          <wps:cNvSpPr/>
                          <wps:spPr>
                            <a:xfrm>
                              <a:off x="1193800" y="9906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6" name="Cerchio"/>
                          <wps:cNvSpPr/>
                          <wps:spPr>
                            <a:xfrm>
                              <a:off x="1193800" y="1384300"/>
                              <a:ext cx="25400" cy="254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7" name="Cerchio"/>
                          <wps:cNvSpPr/>
                          <wps:spPr>
                            <a:xfrm>
                              <a:off x="1257300" y="2362200"/>
                              <a:ext cx="78740" cy="787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8" name="Cerchio"/>
                          <wps:cNvSpPr/>
                          <wps:spPr>
                            <a:xfrm>
                              <a:off x="1257300" y="2755900"/>
                              <a:ext cx="91440" cy="9144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49" name="Cerchio"/>
                          <wps:cNvSpPr/>
                          <wps:spPr>
                            <a:xfrm>
                              <a:off x="1168400" y="2565400"/>
                              <a:ext cx="68581" cy="685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0" name="Cerchio"/>
                          <wps:cNvSpPr/>
                          <wps:spPr>
                            <a:xfrm>
                              <a:off x="1168400" y="2959100"/>
                              <a:ext cx="76200" cy="762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1" name="Cerchio"/>
                          <wps:cNvSpPr/>
                          <wps:spPr>
                            <a:xfrm>
                              <a:off x="1181100" y="1778000"/>
                              <a:ext cx="43181" cy="431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2" name="Cerchio"/>
                          <wps:cNvSpPr/>
                          <wps:spPr>
                            <a:xfrm>
                              <a:off x="1270000" y="1968500"/>
                              <a:ext cx="60961" cy="609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3" name="Cerchio"/>
                          <wps:cNvSpPr/>
                          <wps:spPr>
                            <a:xfrm>
                              <a:off x="1168400" y="2171700"/>
                              <a:ext cx="55881" cy="558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4" name="Cerchio"/>
                          <wps:cNvSpPr/>
                          <wps:spPr>
                            <a:xfrm>
                              <a:off x="1358900" y="2552700"/>
                              <a:ext cx="86361" cy="863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5" name="Cerchio"/>
                          <wps:cNvSpPr/>
                          <wps:spPr>
                            <a:xfrm>
                              <a:off x="787400" y="1790700"/>
                              <a:ext cx="22860" cy="228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6" name="Cerchio"/>
                          <wps:cNvSpPr/>
                          <wps:spPr>
                            <a:xfrm>
                              <a:off x="1371600" y="17780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7" name="Cerchio"/>
                          <wps:cNvSpPr/>
                          <wps:spPr>
                            <a:xfrm>
                              <a:off x="1371600" y="2159000"/>
                              <a:ext cx="68581" cy="685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8" name="Cerchio"/>
                          <wps:cNvSpPr/>
                          <wps:spPr>
                            <a:xfrm>
                              <a:off x="1397000" y="596900"/>
                              <a:ext cx="5081" cy="50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59" name="Cerchio"/>
                          <wps:cNvSpPr/>
                          <wps:spPr>
                            <a:xfrm>
                              <a:off x="1397000" y="9906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0" name="Cerchio"/>
                          <wps:cNvSpPr/>
                          <wps:spPr>
                            <a:xfrm>
                              <a:off x="1282700" y="1574800"/>
                              <a:ext cx="43181" cy="431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1" name="Cerchio"/>
                          <wps:cNvSpPr/>
                          <wps:spPr>
                            <a:xfrm>
                              <a:off x="1282700" y="1193800"/>
                              <a:ext cx="25400" cy="254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2" name="Cerchio"/>
                          <wps:cNvSpPr/>
                          <wps:spPr>
                            <a:xfrm>
                              <a:off x="1295400" y="406400"/>
                              <a:ext cx="2541" cy="254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3" name="Cerchio"/>
                          <wps:cNvSpPr/>
                          <wps:spPr>
                            <a:xfrm>
                              <a:off x="1092200" y="11938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4" name="Cerchio"/>
                          <wps:cNvSpPr/>
                          <wps:spPr>
                            <a:xfrm>
                              <a:off x="1295400" y="800100"/>
                              <a:ext cx="10160" cy="101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5" name="Cerchio"/>
                          <wps:cNvSpPr/>
                          <wps:spPr>
                            <a:xfrm>
                              <a:off x="1384300" y="13843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6" name="Cerchio"/>
                          <wps:cNvSpPr/>
                          <wps:spPr>
                            <a:xfrm>
                              <a:off x="889000" y="1981200"/>
                              <a:ext cx="38100" cy="381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7" name="Cerchio"/>
                          <wps:cNvSpPr/>
                          <wps:spPr>
                            <a:xfrm>
                              <a:off x="889000" y="1587500"/>
                              <a:ext cx="25400" cy="254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8" name="Cerchio"/>
                          <wps:cNvSpPr/>
                          <wps:spPr>
                            <a:xfrm>
                              <a:off x="977900" y="2565400"/>
                              <a:ext cx="55881" cy="558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69" name="Cerchio"/>
                          <wps:cNvSpPr/>
                          <wps:spPr>
                            <a:xfrm>
                              <a:off x="901700" y="11938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0" name="Cerchio"/>
                          <wps:cNvSpPr/>
                          <wps:spPr>
                            <a:xfrm>
                              <a:off x="977900" y="2959100"/>
                              <a:ext cx="60961" cy="6096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1" name="Cerchio"/>
                          <wps:cNvSpPr/>
                          <wps:spPr>
                            <a:xfrm>
                              <a:off x="901700" y="800100"/>
                              <a:ext cx="5081" cy="508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2" name="Cerchio"/>
                          <wps:cNvSpPr/>
                          <wps:spPr>
                            <a:xfrm>
                              <a:off x="800100" y="1397000"/>
                              <a:ext cx="12700" cy="127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3" name="Cerchio"/>
                          <wps:cNvSpPr/>
                          <wps:spPr>
                            <a:xfrm>
                              <a:off x="800100" y="1003300"/>
                              <a:ext cx="5081" cy="50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4" name="Cerchio"/>
                          <wps:cNvSpPr/>
                          <wps:spPr>
                            <a:xfrm>
                              <a:off x="876300" y="2768600"/>
                              <a:ext cx="58420" cy="584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5" name="Cerchio"/>
                          <wps:cNvSpPr/>
                          <wps:spPr>
                            <a:xfrm>
                              <a:off x="876300" y="23749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6" name="Cerchio"/>
                          <wps:cNvSpPr/>
                          <wps:spPr>
                            <a:xfrm>
                              <a:off x="1092200" y="8001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7" name="Cerchio"/>
                          <wps:cNvSpPr/>
                          <wps:spPr>
                            <a:xfrm>
                              <a:off x="1066800" y="2362200"/>
                              <a:ext cx="63500" cy="635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8" name="Cerchio"/>
                          <wps:cNvSpPr/>
                          <wps:spPr>
                            <a:xfrm>
                              <a:off x="1079500" y="1968500"/>
                              <a:ext cx="50800" cy="5080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79" name="Cerchio"/>
                          <wps:cNvSpPr/>
                          <wps:spPr>
                            <a:xfrm>
                              <a:off x="1066800" y="2755900"/>
                              <a:ext cx="73660" cy="7366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80" name="Cerchio"/>
                          <wps:cNvSpPr/>
                          <wps:spPr>
                            <a:xfrm>
                              <a:off x="1079500" y="15875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81" name="Cerchio"/>
                          <wps:cNvSpPr/>
                          <wps:spPr>
                            <a:xfrm>
                              <a:off x="990600" y="1778000"/>
                              <a:ext cx="33021" cy="330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82" name="Cerchio"/>
                          <wps:cNvSpPr/>
                          <wps:spPr>
                            <a:xfrm>
                              <a:off x="990600" y="1397000"/>
                              <a:ext cx="17781" cy="1778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83" name="Cerchio"/>
                          <wps:cNvSpPr/>
                          <wps:spPr>
                            <a:xfrm>
                              <a:off x="977900" y="2171700"/>
                              <a:ext cx="45720" cy="45720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384" name="Linea"/>
                          <wps:cNvCnPr/>
                          <wps:spPr>
                            <a:xfrm>
                              <a:off x="1003300" y="596900"/>
                              <a:ext cx="12700" cy="1270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/>
                        </wps:wsp>
                        <wps:wsp>
                          <wps:cNvPr id="385" name="Cerchio"/>
                          <wps:cNvSpPr/>
                          <wps:spPr>
                            <a:xfrm>
                              <a:off x="1003300" y="1003300"/>
                              <a:ext cx="7621" cy="7621"/>
                            </a:xfrm>
                            <a:prstGeom prst="ellipse">
                              <a:avLst/>
                            </a:prstGeom>
                            <a:grpFill/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A5956D" id="Gruppo 1" o:spid="_x0000_s1026" alt="&quot;&quot;" style="position:absolute;margin-left:0;margin-top:-36pt;width:612.35pt;height:825.8pt;z-index:-251646976;mso-position-horizontal:left;mso-position-horizontal-relative:page" coordorigin="" coordsize="77774,10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7wp3jMAAEX4AQAOAAAAZHJzL2Uyb0RvYy54bWzsXW1vIzeS/n7A/QfBHw/YjNjvbWSyuMte&#10;ggX2JUB8P0Aja2zhZEknacaT/fX3FF+6Wd0kWxZ7J4uE82HctkrVJItVLFY9LH77xy8vu8Xnzem8&#10;Pezf34lvlneLzX59eNzun97f/c/DD39o7hbny2r/uNod9pv3d79sznd//O7f/+3b1+P9Jjs8H3aP&#10;m9MCTPbn+9fj+7vny+V4/+7def28eVmdvzkcN3t8+PFwelld8Ovp6d3jafUK7i+7d9lyWb17PZwe&#10;j6fDenM+469/Uh/efSf5f/y4WV/+/vHjeXNZ7N7foW0X+f9J/v+B/n/33ber+6fT6vi8XetmrG5o&#10;xctqu8dLO1Z/Wl1Wi0+n7YjVy3Z9OpwPHy/frA8v7w4fP27XG9kH9EYsB7358XT4dJR9ebp/fTp2&#10;w4ShHYzTzWzXf/v84+n48/GnE0bi9fiEsZC/UV++fDy90E+0cvFFDtkv3ZBtvlwWa/yxruuqKcq7&#10;xRqfiWXRNMu6VqO6fsbQ91/8gzB//u/+u3XRQCrqu0Isl4387jvz7nesRa9HzJFzPwznuGH4+Xl1&#10;3MjRPd9jGH46LbaP7++qu8V+9YKZ+sP26dNptVgtXlb7w2K3/bDBb/nd4nFzXmMCbXabl83+csDv&#10;68Npddl+PlD/qI1gRgNKQ3c+/uWw/t8zPkBXrE/olzNoFh9e/3p4xNtWny4HOYEGg17kJUZY3C0w&#10;vFnVtkVWqmE0AshFUy3zVg1iXYhlBWp6nxnD1f360/ny4+YgZbn6/JfzBR9jpj7iST3oHj9AFB9f&#10;dpj///FusVy8LoplpWX59Gho0JSORmRNJhbPC/qZqWb1hJlFCEaVhx9G9Dp+hUUY4Iep2PFb+toG&#10;IVtE7o7WjMbTSVi3SUaQTUczGjGIqRPE6tnIZv1lr4WDp8WKbOlSzo7j4UwaRZLChHgwkgYVSdJD&#10;DEkQca6nRZgYw0zEcpahcWFijCMRG6UNE2OsiLi1m6HeoPt6grUe2unT3QJ2+oOaXMfVhYaIukqP&#10;i9f3d3KKLp5he+QcpI9eDp83DwdJdOnNjxx5/eqeYre3KWlayUbaxIbE/DxKph2pXELQDfOx+anI&#10;lJyuoXG9cr07nDdKl6m/Uqm7MaChsxT7fNhtH3/Y7nbUcbl8br7fnRafV1j4PjxlcvbsPr3A2qi/&#10;1eVyadrVkcs3ME47ObH2B+KsWkJ/kcaM7JcyeB8Oj7/Alp0OanmFO4CH58PpH3eLVyyt7+/O//dp&#10;ddrcLXZ/3sNot6IoMDAX+UtR1hl+OdmffLA/We3XYPX+7nIHRaDH7y/4DV/5dDxtn57xJiE7tz/8&#10;J2zoxy1ZN9k+1Sr9C9YN1dZ/+gICuxFYQKBeX3cBUTNQr71m0cCqnRUQv1p5q7Iuskbrhll/7Ln1&#10;pkVDZGCt9LVfDOxVI1+KBoYZP6QpIANoFhd7zZB8sGg4+dmrRoCfvWYE+Q1XDVfjhouGs2HDVcPF&#10;aLhoOBnZq8agh9D8tGZErBlqvGnRkNLxrxk07hNLhuaFhc0iNmuA+anWgp7U2F3zufn51jXD8cq5&#10;lozVeg3v1vgXaUm4csfm3lNA4QNLAmzP110SilxUbQUTilmrLbVZGPI8wx5DLwxZkeVtXcyxMJSi&#10;LmHLy6yQ7Gybby8N5LCbSW3T2OsCbUxcfOwlwcfHXg8y2pG4GNlrQZ15WmQvBqWPk70YiKL1sLKX&#10;g9bXO3s5wALrYSUgOWuv4WuXsMc8a2sfN3vYRVV4xkvYI59Xvm4KNvhL73Swh7/IvdxsAWRF42ub&#10;LYJyqf0OadTt+QUz349b1uY+brYU4DR5xo382U4KObrgnmeZLYWq8M1Z7Kwtbk3t42ZLoV7mvrbZ&#10;UihyLzdbCnVV+rjZUkDsx9c2WwqNd/bCB+17WmJAPONmS6FpfBqa21IoW9/szW0ptLlvhuS2FCrv&#10;fMttKbStt222FEhY7p7mthQQXPOJIbfFUJc+MeS2GMSy9bKz5dAI78jZchCi8E05Wk46dWhqn1gL&#10;WxBCND7NL2xJtF4rXtiSEFnubZ0tCrHE5HTLgmKcXS9EDvvlXqoKWxZiWfuEUTBh5EXl42cLQ4g8&#10;87WPSSNvKS7nWkpLWxoYZt8aUTJxYMPu42eLA+Ps5cfkUUAfPe1j8kBQx9PfksmjLL38mDzyzDf9&#10;SiaPSvimX8nkkZfC1z4mj8orj4rJI/eqB8WA+/lXg849fhWTR177LDz5fz2/Bj6Mhx+TR6B9TB6t&#10;19uhCFv/3rz02T5Ennu6bJn55FFxeWTe/tryyIRXf2smjwwm3G0Palsemah941czeWSll58tD3h4&#10;vvkMf7wfF5F5/ajalkeWe12fmslDQI88/WXyyCvfQlkzeSxbn/dTM3kgreGZf5Qf6ufLsvCNX8Pk&#10;gbSSj58tj7bxdbdh4ihhdt3q0djiaNEL9+g1TBpl47POjS2NRviMC9Jk/aBkldcTbWxh+B2Dhsmi&#10;NuG5kZvc2rKoMaXcnW2ZKJC98oxda4ui8u4vWiaKxuvatrYoKuEzLC0Thd/wtbYoSnTC01kminbp&#10;s1OtLYpS+JahlokCu3TP2CFXak2BovSpmVjawiCHwMvQlkZRwuC6OyyWtjyCHG2BYKftkwiMsdUX&#10;kWMf4VY2JDctwiBHWyretVIsuVD8MYqlLRbbtPzOY7HenCNFIijbh1CDShuFc4MCk0+SX5ekpFiC&#10;JL8uTSkwbST5dYlKigZIcpaq9HaVtvtEjv38NV2l/bwkv66rme6qyvtT0i+c69Vdza7rKm25ZWOu&#10;6yrtqYkcm+ZrukqbZkl+XVdz3VVse6/irruKbe1V5LqrwEpcQ067Vmo7tqVXkeuuYtt5FbnuKnaV&#10;V5HrrmLTeBW57mpxXVdpS0hdxZbvGu6l7mp5XVdL3VVs2K7irruK/dhV5Lqr5XVdpd0WdbXDyIS1&#10;iTZTkvy6rla6q9V1XdVggwcFsplUbdrpyMZc11XayBA5NirXDCTtUyT5dV2lbYgkv66rtMuQ5NdJ&#10;lTYRkvy6rtIegcixB7imq43uKnz8q8h1V+HDX0Wuu9pB2cJTjFx02fbrukouOJHDx76mMeRiS/Lr&#10;ukoutCS/rqvkIkvy66RKLrAkv66r0sUlevJhr+ksonfqBeSiXvcF3V/yQK/7gu4xAntXfkH3GeFW&#10;+wtK2SNy2DJxpVPYjcS/9KAmlUamlJscDpNt7gnenm/OVL9hJNQwGQ7mp36lokKqK0im5zCCHEEy&#10;oV+KBFWYTptdpJ6CdIiVyPFAUilMVyiZIV0UpqONKeYnEkFBOmSAJB1SPGE62tWDH/IBQTpkbRRd&#10;t8wYKZifShrIx0g6JFyC/JBpUXSwi0HpauuAJEmQDtkRyQ/pjyAd9ZP6S4mNMCHFXCUh9u6hFiJX&#10;oQiRjAgT6sWR0gxBQuQXFEckEIKElDlQlEgNTFDq1U0g6B+mRLRf8+zMvRGx+alETXF8RUnIutAQ&#10;UYReU0KcYUq9TgoE18OUiKorngibT1BSWoFEiYD4BKUREULdU5RKHwRiOVOUup0IT09QwrmldlLg&#10;eYISOy1J2a8hRjbmp5YRYsmaEt5QeOS1i01h4AlKbdMowBumRGRXvR2h2zAlYraKUmPNsVaZnpif&#10;ukeIxmpKeGChHiHOqggRSA0TYpsrRxMh0iAhYqOKEMHPICGinooQYc0wIQWDSOQEtw91BpFKRYhQ&#10;ZJiQkBHEcWpiIrqoCBE+DHJE3FATIn0TaiMCgpLQZAC9MqRA33WUFG6TlBSgC768o5zQ3JGHYqbX&#10;vCA2M1IJxBYFYsM0CYDYsKh8ZRBbUxWtVjBztMig2KDCRU1eJh0sygqBX4zZiYI34zAOxbDxQ9oc&#10;hiCyAtM6PixV2aaBsewyWRT/d/GBilk0Mgw+4gPz09Hg/I2bkR1SNyi2ESdIreNUUObU1SSsbx1R&#10;h2IbsYLx7KhkHN3FCnOoI8LipsL8I1Ycxbb0tWuAYtNJgzE3e9iFRBW5msZRbCZlMOZmD76Q2XUn&#10;N3v4i0JnwMbcbAFkgrKHTm62CCh35J4XHMVWernZUigBUHFzYyi2rKVkn6ttAxSbT6YcxSazuE5u&#10;9vyvTTJtNG7ka3cTifJFnrbZUsCRB19PbSmgVT5uthQaAygat83WhEImmJ09taXQGKTYiBtHseWU&#10;rnZx4yi20jdDGIqtbHw9ZSg2hGE0tmHcOFsMlQQTOhtniwE5PJ82MBhbJaGwTna2HAQgUR6xYpva&#10;T5JaZh+d7GxBCIK5uvWBdsndnKsBmnVLgsPYMuGbdAzG1khYiKt1Axgb8rye1tmiaL02c4hi83bW&#10;VolWJr+drWOi6EBso4lCEYFu7LBRotyykx+TRWGS1SN+AxAbBtnNbwBi844e7bf69onKJ1zaFfZ0&#10;5dI3fLTX6ukyCTpz9dcDYhv31xaHyGrvos/kURnQz5gfk0cuvP1l8qgM6GfEbwBi8y49AxCb14YO&#10;QGwSpOgavwGIzYC6xu1j8igkaMrJj1mqpvGZFg5iK7zzj4HYRGuw8eP2MXkE2mfLI1sadMiIH8VO&#10;+vnnXyAHIDYD4R3zY/qRe+1BbetHlnn1l4PY8sw3/ziILcOS4LZ+HMSWeecLShP045LhaL2PH5MH&#10;zjN67MsQxOZb2TiIjbDNbns1BLH5Fg+KzPXyRSDRx4/JozSnKUbyZSg25DZ88hjA2HBQwi0PBmND&#10;+sbbXyaPygDcx+2z5dFWPnFwHFtlAO4jdgzH1gB67ZbGAMdmYEljdrY0sNX0sWPCaAykcMzONlZ+&#10;v2WAY8Oeyy0LhmNDBQlf65goWiwJHna2KAh56Bk7ZqlQtsLDjuPYKgmgdFlmjmPDITXf1JNJwE43&#10;qqVvrvhgbCNxID1hKRva5g0BUCy2e3MPjHNwtJfzIEdbKLbxQzzv93wE2IvFSrAzbxEQGClEwx4y&#10;Ew4NwxJ0Nushwc6GpVd0/uwhwc6GI6Pzvg9dci08xRLszKerCXbmG5kEO/ONjAYAPCTY2dAs/XZh&#10;Z9EoMulpBwuhkHcqHQeT4I9Ckak09wSKjE7GwlOZQpFpdNskigxIPZmExzQIZcyRGZJ0OOEYpqMY&#10;ApqHpE6QDtkcSUcp+9B7M4oBgh8SMWE6PY2rCUhIrjEZSJ4E+VESn96LtEiQDhNA0iHhEabTEA+k&#10;MoJ0pUb5t1j+Q+OC7IR8L6UfgoTIO2jCKdyGxh1SyiDIEXtuxRHJgDAhkIk0hgJh/iAh4vuasMOp&#10;G6yD+akgNYjcK8Icu87Q8CAmrwmnQGSItitKhNODLDEuupWEHgm9HFkS3UyEwMOUiH2rt0+CyBDV&#10;VpQIW4d5Il6tKaegTLlWLlFPzF5gWrAnJ1E2U/A9RGc1ZYcfNzI0PzU8CnFhRYnAb7hHhieFdMOU&#10;Rm2zKYijQJRWvp3CsBM8DYQNAdYwJSKriidCpxOU2pyihlDYTkoIJo08iriElQhqi0gMUSKQGX47&#10;1aBVlMDoBmcyFaGTlAg+BikRddSEUyBUqgBBrawnYFIESpGECAUGX23sUdZgzQv1BtE9xRHhuzCh&#10;9qMzBObChAaPh4BbmJDOo6LX04Az41BcTzmclPPCw4wBS/CwKHgYoXEC+DDo49fFhwGE2BqdlRNo&#10;dd/Bw/I6rwhYoeBhsxU5A1tKnOCHNLg29AuD00WG7TiuTQNrYNG4+dgpBB8fO1xNqQ1Xe7CEde/y&#10;hvrtKLU8sO7iBMF2nDIflsjOGch6Qi5OdsbAm6li2DAJWXOxYtAw4Qea2UMukTpOZvagU8ENd2KE&#10;1TdDrUfPyNO2wBowH4KAjix3ZAKJXrccyRPqyHIvvoEjw4Dn8XCzRYAqgZ6ecmSYrIDjGjeGDEO1&#10;YR83WwgKZ+bkZkuhRDlxtxQ4Msw7QWhZ68atMsVlpFfBVNKWQi4xcM622VKovHlCVt+sAEjLLQUC&#10;ZHdtq705UY4MAxTFzY0hw2p0wT1uHBkmATqunjJkWIPh9XBjNkjiGp3cbCk0piTUSAocF1b7dIH2&#10;gd24tTDFnrbZxqjGJPeMmy2FFhlxN7cBKoyyq66eclRYV4Vj1FWOCpM4JCc7WxmAp/JpA2IF9pAQ&#10;3s/JzpYDTir6FH9Q28w753htM2Fq+4x7a4tCVpDztM+WhRBesCSHhRH2zs2Pw8Iy1JBzC5fDwjJU&#10;7fHwY+LIvABHDgvLUSPLw4/JA8luX/ts8yQK4bPrvLZZbmq5jeTBa5thP+ZrH5NHjpXTPX4cFlZ6&#10;rTGHhRVXwsIqWR7JNZ85LIzqUnraZ6uHqGThRCc/Jo/Sa1o4LKzyrhccFlaaUocjefDaZrUsyeNs&#10;H5MHIoSe/nJYWC1Bpy5+DBYm6qXPHlDNgM7iogSabz4zWBjovPyYPGpZO9HZPiaPJvNhQTgsrPbO&#10;ZwYLEw3gY+75wmub1bW3v0weLTwkNz8OC6slrNPVXw4LW0LPPfy4PLyrOC9utvTCHDksDJfLeOwB&#10;h4UJf3+ZvaolLMzZX3slD8AIKYTdz79K1nh18rPlkRE80D1+DBcmKnlnjYsfB4bhNJCPH5NHJWF6&#10;Tn72+oGImQ8sxSqcCYVtcvKz9QNxNd/6waBhokSZX/d6RGHubpyRsPD2l8mjzHy7YV7krKu1ObJ/&#10;HBwmqCPuBg7QYZV3RnN0mPA74RweltVem8rhYViEfUpC54OtUWy84HFe5UzkOLfi6zWTS+O1q7zO&#10;mci9E5GqVFht9KMAcVeXRSiy1ud6IKlgEYLONxdl8qGbZKj94B1HflLL70vDobReDT3xTUfB9uQh&#10;4B7blQc52pKxd74JuOe+0CoB93zAjlQvzjcyqV6cb2R0Cuoh1YsbgoF0NYiHLsMdxiimenG+KUZ7&#10;P+T7HrC3UynJ8EAm4J5vIBNwzzcyv13gXuD8ArZQpFaDenH+L/SOk8FZhBXRgHxQmfc6zZVutGwS&#10;3ORrVB3oIN2HDoUgmxSNVpRb3SBakVxy+W4DGYhBK6pedH0w4B7zU4N8NCpkAmKDnQiBI+QOF+Ng&#10;eJifipcBPiKHFUJ5mFpKU0Al7ThmoA+xQ3JRNa5bEk2rzE/VOmCTJB3ygkF+mS7xhYxfmE6rN3J5&#10;QbpcDwuydGE6A5CcgN1gzy/7gcxakB9B20hoyJmF6TS+DtmwIF2lAaHIc4XpKFqK9yKDFaRD6krR&#10;IXoZkm+tQUGIkYQ70hhQH/JJQY6thoRSpihIiPiNGkMYnfBgU/JH9oayO2GehLWk8UGKPdxM3Kir&#10;RoiCCWGeSMVonhis0GBSkkVRIosyQWnK5yE/EqZEYkTxROYjTImUh6acmOSUzFCUyFZM8NR6I5CH&#10;CFMiAaF4TmGQUXlUywi5gwmegEZKaU5VXUOtHd0jxPsneJqRRyR/gpIOcNNcQox+ilKNfIbo+wSl&#10;tgcZ4uoTlJQVxtsBFZ96u0EpTmI5EQRXPAmqGZzJCG8rSl3NyrssYYHQPBGZnuCpUYAUcw5TItis&#10;3j6JC0YYWVFOFpekl8rxRPw3/HazBlBcd4JSa1yGeG2YEnFa9XbEYScozXhOwTQprqp4TiKIycRR&#10;3ydRlZ2LdD3l0NDNi780C0PCX8bhLzH7AvhL2M6vi7+skFxpCS6ESSknUI+/xPXvbU3ZkJnxl8js&#10;UaoEP6T620AuKEeXW9Dh+BFGEwNo0bj5oD8WjcwijvjAWHY0lHJwtcdOBRm4zYgRdL9jJEsIuTjZ&#10;iQbhv1fKYoU7Lt2NgvXs3+e985NlfmQpDlezWNonN4VlRl0kX657pyzb4mRmD3th8KpjZvbIYxfq&#10;6SbL9hQoguYWI8v1CInWc7bNFkCJi0E93KCAXUcBMfC1zZZBZQqvjXrKEZiA3boFyhCYFWTlbhur&#10;zZfJdKOrp3C7+i7UpgrhuG22FHKZ43dys1WgNgi2MTdbCehyYU9PbSlgx+PrqS2FwqtTDIHZ+O+E&#10;tXOghSyF4uopQ2A23rvaOAIzJ3Sok5stBSr05pYpuRjdfCu9843dMNthJkdS4AhMieNyts2WQuu1&#10;ILwwn7xGzsnN1oXW1H4atY0jML0zZIjA1BiGMTtmkSQ81NU4XpdviWtP3XJgCEyCuLqlyuvyLU1h&#10;qnHrbHVoQeZhZwsC9Zy8rbP1AdgIyrk7e2uLAtt+3+BxAGbuHT0OwPQvWxyAmcuSkK728bp8wqv/&#10;HIBZyGucnfxs44TTnT6rjkBJr2VYI3xKywGYQPh4ZgsHYJYSoOdsH5MHyh17+HEAZgUgn1u+HICZ&#10;GwDSaPrxunyVrJzlah8HYOb+9tlWSlReB4A2i501Q6jIZ985AJMusvT0l+lHV1F33F+mHwoA5+wv&#10;k0eJS9rd1mAIwCQou4sfB2BWphrxqH0DAKYsTeXkZy8aiM5428fkUcsyvU5+TB6N170bADAB1PT0&#10;l8mjNQd2xv1l8qhkEVZn+2x5ZMulT984ALOSADgXvwEA05wGGLWP1+WrMp995gDMrqj2mB+ThyrY&#10;62yfLQ8AJn3ypVxjr0e4+MUjD36/LPZTnvnMAZiFLH3nbB+TR1cndtRfDsAsvPOPAzALr59MJ2z7&#10;/tKl6O75x6+YLUwN4HH7mDwISO/hx+RRwtF02wMOwESleh8/Wz8yqpLn4cf0Q3jdjQEA09QOHPV3&#10;AMAU3gVpAMCsDSTbwZGJBOhJT5eHAExTp9zBkQllKVH8rkk4BGB6fbYBAHMpz5G4OTK5dCeYHG20&#10;BdOijq573gzxlyik6xY0x1/iliIfQ74P78CS4xaynTg6642keOCXDo62XIIcbW2xVSWBJRNYUiVr&#10;0+W6T0MkG8ULEFt96HKGYdxHAkv6YEYJLOkbmQSW9I0MbeRI+bBRU0nWsPIlsKRvIDWY6SFdrju0&#10;7zr1+9DdfhqeYhrF8dABWMLk0rOnGUye+zVTWJ6cUl8wyfWpN8D/U18wKd6pL2B3qr5gICtTX4BX&#10;rb5g0AYTX/jVwJLR2Ee5/Qje90sethwOk66PwT5iX4OBnYB3mdJuiI6EkCYU7gezbOK6Wg21R64w&#10;yE3DpZEFDJIZECrye2E6jQZE5i5MR6EO9AI5uSAdpKDo0J3QoCDNJumQRwvSIYGm6CYweXT5MbWP&#10;0H6h9yLpJemQ1QrTacA+8lVBupLKkNBU6S7ENqhR81OhR5GCUnQTcDRc3KfoJmZLrW/rRF4o2D4c&#10;Spf8YObCHWk0nBJxh7CECb9JPUY4ITwFkZ7RhFP3vSLxoiknsKE4uqkpkTMJ9lsgWaJ4IhsSpkQa&#10;RFFOgssI0iu7jgxGmCdSF5pyqu9ISihKZB3CPJFu0JSTPLWRoExBmCddCit7NFWmVSD4rym7Cstm&#10;hpufaqYjvI5oO00QxO0n3m4oEZGfoNRVXQVi7ROUlKantyOKHqZE+FxSUnx8gtKA9aiuYsi6CIS8&#10;Fc+p6r1AmyLqg3ZStDrM09xPLpfA4NsRgFY8J2/WRmhZUSJ2HH47gsaacqIYLKpTKu3IEO8N80Sg&#10;V/FEJDdMiRCuppwo/YgzzLpHiL1O8NSg7IwQtcHxRCxVvb2ZsImwrvrtU+h2xD4VyxalWUMvNzev&#10;T8IUO7/nesqheOYFNJoJ9VsGND7dP52OPx+/+/b1+HS//tvnn06L7SMhmTENFArxx9On4/GwwESf&#10;wh1KBj8Su59OmBHEUTL/6fTdt6t7c2Hv4ePHxReUyc4EsINK0eplVlYKht+DC1GeAvMaBAQuzJdQ&#10;X+Vh4QTV898VD/VtOQnor//95bJYg7Xvm/DdTSOYSM/r583L5vvdafF5tXt/t1qvN/tLdkeN3n16&#10;+evhUf0dZTrUSRj5Z2qCJC/Mn8G+4/Tdt/TbYbd9/GG72+E3Nhivx/P96/m4+PKy2+PpeH5/93y5&#10;HO/fvZMMVudvXrbr0+EchSPNKL6vRPj95rR+3h5ITenVEHMnovP9GdJyyCfDUYrOTcAxAPSevt/L&#10;B6aC/ibFo5+VGTBjfDydLz9uDi8Lenh/t9nttsfzRg7r6vNfzhdFbaiINWYLDZd8zW6/eMXil9Ec&#10;oc9etpfNabHbvqBiO414r/pydE0/qH8fDo+/YB7v/rzHwOaN3CFf7F9O9i8f7F9W+/Xz4fT+bn05&#10;SaOmJaXG7SuIDItEhMiAm4cPIM1yDgyYGiNLYnIwlcDkY5JXrIrB9YmQV16hqrqSF6rDSHWSc9/U&#10;t62akgALZADVYxJYrMCw84gRWF20WmCoJEmPTF44UWnkpR6TvGLlhV1IjLyaWq5RUKASJ2+G8sqW&#10;OUVR5OkFPJqNeFrADi/v4KZt15t3r4fT4zuclVvKp+PpsN6cz9v908/PqyOt5dqf6NxGbAoi5IWV&#10;Pdf6JWUz0K9yadQLT8YBSNK6XVoIqUVIq8SdC1paA0FlJW2MpV7RUzKDkWaQrFSEoIoqb7SgEE5v&#10;oGV83SobGU0meanHJLBYgWH6xwisxGZXO4Zl0Y4E1uLknV641GMSWKzAunjHTZvloq7MZrlGpmWo&#10;YHkuMwOkYOoxyStWXl1w4y/b/WZF9ky7It/vdfTJhAT6qI8OPWW4nMCEngaWUMUbrt0i7/DqrxbP&#10;oCnzlcMRdAdDhBUTNUpOayvm3N7mUmdIKyr5mLQiVivi4hEoNUGBNcrmpPjR1wjRovBNjIJlOTJU&#10;WsFaRByGyw5q8MDx0yFa9ZxULFbF4iISyPuSd0Aq5oog6Wi1dBRk4DrJK1ZecREJS16uCBIVM9I7&#10;XfWY5BUrr7iYhMBe15hEV9aqxeVPWmDqMQksUmCEG4twEpFYNCFaXFyQjdawppL3n5JFVI9JYLEC&#10;i4tNZLiC12iYM5gEhKDWsFI+JoHFCqyLTfxwOL3Ye90r0vhF3uR0ShT6Aw8QMAoJpLOSwkhZEdiD&#10;FEzufofh2vUnlcanJLzJ21NFJpXBx9+ezRMw23gkOjwtVvvhSafXR7wHr3nGTzUphihvIMRkap94&#10;HA9nwolMfwmXYtzyrQquM/7J/Xv4XfGYb4WUeCZcjTR2SPCePp23h/3f/9ecFuhB3hp9KCoCcGC4&#10;1HfUgPVU608ftuv/2vzj4SAH60JjJcrawMz6ZLJmh8KI3U7BQG3UR7pNJH8aEyMaxp8jI/tvkMD0&#10;FwyJs2Hd2+mr9AXId9Bk/ueu94Y9Z8t/U6woZioHjHFSfyqokKX1Wj0UNHOc/XXx199B/FwfkR28&#10;Vo2K9RLE2h0i5Kzfglj73cNjqApdjKvRhzecQdplYRauXD5ClBZkzACVEpzp6mwwHVWNkBcAgiYL&#10;krLB/3zwGZUQu11aooZrAWsqVyy1jiuDa8BMKRg1P8STyrlFiKzJGpMXzhCr14uh5RsWdQeQEeo5&#10;2cRYZz4qfkguvIkf4nhCTTsx6XF0WkaJFhORUs9JZLEiiwwh5rmJcACTLZ+5yAiLC8PZ7cCMS5qQ&#10;TTcjm3BcLMIwKm9Dr2U5DvmMtUydXZAiy+Vz0rJILSNAi1rL3h7lYM4HilWPoe9Yx4xzj/OekKje&#10;9hkdS1GOXyXK0UcSRF52BXDCUY7+O2Wr7kboggkVXSlBHqheFXWMQW7zuz9TR1lwg/+mvlPUdJf0&#10;kJMyCXitPPJmXqv+aneAc+S/Kf76O6hUyFh1h5cRMGFRBhyO08csTWRn1A0TgNGdbks9Fl1cAt8w&#10;NK4mZSgvawKFGQ4MykVKMeuHHHdItKzF1keWBDn/FOR4A4SakLO32kFyCTMd7c10Koz5GlmbUSE5&#10;uW4JHLBLZnAYjf5VzKC2BssKa5RyJMImUNOXQhX2MIaoKcxp/aZV97aYT3otta0B11JjG4Yqb+aI&#10;+Zx/S1F3b85yVWfCvFi1tAIUzLYn4/5ypslgvMVgdOmhW6CrADhQvWsVt8HuZBwESNuT2Y/mUtH5&#10;iLgN4PwmBUshABIfs/IyjweRph0lDnbPdJqa6v/fLrIM/3otc+0oJcxfi0w9q4XAbFBS+uHNh9Ho&#10;LoabPakCd3YZTyrHrYYjHcNtgFTDR+pYheoFJqdtBJZ2lLO6UgX5xVfkzTvXojt3dpUrVZUowyqN&#10;qHJoylrXr4IbrTgZj0bkS33ZYPfRaCvGvRnFUeCyRV0yZcSyNdW8siUu27Lb0TtuuGuoKwjD+RvH&#10;bOi4ob74sIIM/6JuWAvjJNf/0XYaNkt+wHZ8/QDIP1/V+W44/yB4/xT/ouQb+bEQecOTf/gW/zAq&#10;SZRp46fyethTjgxhjT2nMYTqOa1csbHQLkn09lgodFY0ZuUqHQJDXRcqOa0WLqCCzP4uLVxqwZKo&#10;jx7LdtqsLwuUBYJNQhUb/I/yMKe7xYf3dx+0oV5dCAInMU14pLI12mq/CfBlbF4PSbpq4Sppz28t&#10;XLgqVxlzVBzz4bz+STGA/s2q+qFZMVXPcI8kiymO+5ts/M35LvIsbnd1UTfQGIyqzcYQUazeJnmC&#10;IDGViOMWPrm6s7q610JEOw3CbVlKIFdZDCRJmIuJUo9Yvm2gqVFcXJKuIZV+i8GV1ri6jSlJabIV&#10;HcseCbpEiSrbclmuLs7nmlqSnL/P1RXjYon8i8bVNSjYCjebWVYTQHbdYh1K0fTdAJhFknPlv6nv&#10;dMMp+I5CSQv1g9iLxzLkPJOn+xZPt8v63+A24VB4Zaxg05YjPxc1TZZU4lb6TcUS2MRkBZ85kv9X&#10;sYLYV9MNv2S/loVSObQjbAlFVdLZdvmdRpUr7gxU/xHui2RZCwGjoXwrvzn0GSj7G4bG/FR2ozd/&#10;xtaYz7lFMJbMFEaHnyfNf9cBIPlUK0tdG7z7pBspQCBQdlutGZw7/02/C5l5NcIF6lwws4n6dWoc&#10;Bc8Ko6AM+zvNjMmcey7LfUIoA2bKRgLTwcIQ2nKWeW2CHNNv0N+psS2yu4Ghl5NB4Kpb9gGuM9Yr&#10;Y6FePuqHkZEeqWppKhcjYmjCI4aGt898w5zgRsnV4XTLdW10YFeGk9Q15zn/tHK8YeWgONfN/jMO&#10;IFFtdmlOWogKz9K16DCZdBDVrByUTUsrx79E1r23uChyDjt2jQ/df6eqcLELcyGxS5KTgLuQt4CP&#10;Gp3HZ5yU8Rq+Vps0qwMDM8DMrjI6xgxmqoieWR8KfRkSmUHeNeBKtB3UbtGEHQSAsot1998I2UHY&#10;Pn0Bxejt/ZBjYeMttj7yD8DucN4o0R4RnpHRHXqQIRvZj/584+/+hBXd5x2T5Vy2/YGCpYktWgcK&#10;mrrtLKF6VpIxsceU5XxzlpNUM0JkqOHYYwlcZ0Cqmkqz63CxfE4iiwzv020hESLTiHQVsnEdKEhn&#10;QGZH7GBfcLODCJReTYh05SBSiQu9rncOInaj9LkMLSRYphyof4XQgu1e9DclhUML/XdgNlmcFdcI&#10;kSHF/pa5dbJ8Qf/nkWfF3TnlwBU4ydx/xfhv6k/D16q/CmzITdiec+S/cQdxqS7lMi9ABEy+lUIO&#10;bJ9MhQPkJ6r3aoHgjI3zp7e9LRyF0TcMDf+m+gbURvd59PZ+yBHGhW3F602LrY/8A5AcxOsLfOO4&#10;QszSJTJMKS14V25aJBjc/EsXYli3exuC3HQtMkG1YoaLV1HWpPy0dqnH5B7Guocd+uMmQDdSWSQk&#10;WmhcZS7k4UYlL3ocxqLSDuztO7Au+X6TvHSBb+kdOgsnpIuW5reJXabwNpEh1GdsIip/j07hq3LG&#10;0iamysazXGZGvl/EIqYrC0odAwJ1tANDpswsYuoxLWKRixiF+WIEZmkYIe1HXke6amnm6wIJNhgh&#10;MMDCjEnEVayj4xLp6p55L3cEfClGWkAymIgUigbKxUzumk1ECnlsE6dXj8kextrDLoB4k8dRUTJF&#10;b5ydpzQBPOhQ+Oo5iSxWZFGxDoH7AY2OOUuHyys4VcxXPiZ5xcorLtBhqRgASKXG4ffJy1SJeu4b&#10;iqu4QAfOIpkztU6B1XlF2waKTKnHpGGxGhYX6WgACzGLGF29OUiDpVsDZ/YR44IcRUMbZZXwcQV+&#10;06Vmc9tDwl9FbMFkhU4tMJdTT5emanuoHpM9jLSHdHAmRmA4cqA1DJIZZVYEYAEGNiofk7xi5RUX&#10;4yh6ebliHGn9mnf9ArA/RrvKpjbuISpTaxhq786jop7xDtVj0q5Y7epCHG+/k5POCXYnIRy+YbqY&#10;8379t8/mmvU6KjKBMzuAemtHwXlvYAomzZ5xxMGpGGMGiZnwepajggPEB3vVW7N0r9nsznhkcMIS&#10;WI1ziUOBiaRj8+tYXHjCWoJcAdsat9PpaBI9JXch1l2IC0/ohUul9NWtj8wiCiFqk8PSz0lkkSIj&#10;zG7EfrfFKqX9DolCG6xhaf807/6JarbESAtgauMluq5vV7c7yvB6uuhxFpBTExeewM22Zgvl2vCm&#10;eO3cLmITFaAAFL40CpajFs7YQ6S7ElWCmCCgyeM4xC5fXYDiJgyGTgqTxyFcd0snEOHsCtbFOd4e&#10;UbLVa+BopGCSHUxC6dUIN0EWhDNugitNmLJOs2tFXGTCwiW53IQMdwjrfa56TLum2GUnKixBxX9M&#10;6M95nifJa2YkNK5OiTKIyL0bg6jPHbDAhBSiDiQ1dCQ4KVikguGUcoTAjC/njSSRldQWUT0mgcUK&#10;LC4y0aBIrdYwp0VMmd2ZLSIVtYuIJOkjcmrj5Dgul4Cac7uIbVRkAuVK4HHoBLEz9JeQZHNrWBea&#10;eHvpWlU0QYkrw+2nVMaWeRx2KgTXQqLIF1/BUv1uqrryZa+r+H+tiv9WcZKsQs1WJZRry8uUhfqK&#10;KXWC6rS4DZBsrI526Eort9QfxH1GY05qgpW1ikSa12orYXWAV2/hv7HyMpXI2I0AIsuws6XoWpvx&#10;2oo5XXSo/DON4xqVyTG1Y3SvG7pYdfgNQ+NqExJShDdzvd2S07DJ1kf+EUj1Za6vL4MywjGeRlPi&#10;JiU9JV3IpuTKz+5pREUPcVNN58q7ciAJczFvSpguOYhw5BusMUa9XKENZIzNRSHqkfsZqbbMm2vL&#10;tFGxQ5Sl7hAXLkhTOmEwuzmMih2iRKAsnSDdEFcyJW9kaSc60qgek4LFhaJkHOl2i1jiogNtEHF/&#10;SDGC5SbMxcwKltMVLLfLSx/bkfqVt4BcDDLDCYI2q7+R41bcGGnhpkLjbmhwLuxdD3oXEhaTEDKz&#10;3XKd43KqCHlpF0NtuxtcPzjUrhSYnzdsmNPtO7dbQ3v1KmvpWjD9AnvjzqvH5G3EehtR4Q26udXY&#10;Q5TtJ1QAkxcrsjUM8qbN11s3X/kyKrZRNBkFK6U1hHKR5Ji0km84u28YFd2wfUONkWLySrGomX3D&#10;qNCGbQt1lINJSx4wUSgb9YhPkTRIF83cesdwjtsMInwNS15Z3iCJNLCGCXY4tzWkq3sjfMO2D/W6&#10;rGEKHc4ury6y8Xawe9V2Z7XgFY4rybyp1uBuu9/c0T579RkZcWU3jfdIf346HX/Y7nbS3O72dN+9&#10;AtTTZy/by+a02G1fcBsAoitKy2F3d3uY39fj+f58/On03bf09OHw+MtPJ2JPv72ej+rPeFh8ednt&#10;8afj+f3d82XuY8I57i+PUAxrqIUuMSJHwpROJfAMJCnv8pGPagDTwnPzwiOighK2vFybpuTWzevW&#10;4WrdCO3SeE65aXKFJIpU93vmEJKICknUdVdKJsOV6KOQRLodZnY3ISooYYVohSsBkqzhzNYwKiRB&#10;IAodQhL6dDfzNdKmaXbtigpKWPLK6koWd2TyStZwdnl1QYkbNk245MBo13KJcOwgJJGOCVvHhFHB&#10;KsavszUjr3FZ92CsE7Blbs2gYlW3h39kal0DaV2p9wSUmNdPyKJiEpa0yCUYwVreZsk2u932eP56&#10;IaDF7s97RHq0CbjYv5zsXz7Yv6z26+fD6f3d+nKSBye+cgwp62ISbz+vk5V5i3/qsIHr+rgGqGgV&#10;QXJdvpNO6/zKp3XUoQ8V1utP65jDJea6YuNayIVORkAfDhQhdR0+qQTO8lDMIxelXhjtkzIVChmr&#10;3LH9V3VxtGoGZ8p/Y99BUX/GqnuzIPSi/ZL+aIvdX856nY62XH20Jc9mC4xBViNsVUITzO5ARQXG&#10;rCXZoPDZVjBhdWZ2oKLCYhqmIxDCHO5Mkqc7s6C6iNjbd+x6Q6LvEWL69DYX97ee4sTBWr35e7t7&#10;KvKyMae8shaVdYfHya1a43Qnmjm4bDKcyT/9lf1TFD4uc7kpQj7+8Hnj9zt7H48uHre9P5wmzzGH&#10;4JLyP99ymrylq2WHnJQqD1+rFdzqwMDh/PRhu/6vzT9Ul5hnWzYonypNgvozbjkw57mrtrA/QQUE&#10;dbzd79hyZ15UeYHlBV2wv2FoeAvVy3GCvYL7gG8I4GjY2/sxB3xg0GS6BUN9yz8CyeV+g8vdRYdv&#10;KfipRJG1bT2q3p/SZPM6BTnG+vZgpQR4Gmk5TuElrNrce6M8KrisRYXrBUd4gbQtmlmxouLKuiSD&#10;XPlcx1vTHVqzK1YXV3777ojOaBn/IVtWo8PIaYtk5zPzqHCcPdau/FiyYzPbsahgnG3HXKtOOiwy&#10;ux2LCsdlbSbrXMj9kyphEhHsSfnMx+PpsN6cz9v908/PqyOldilf2t8omOddVO6WnZKtX67kRHLA&#10;Z9evLsB3i7ysDRMgu/JSdqZfKeY98+oVFYewpJW5Vq+3+XXJGk5bQxRljwlH9KuX86hjOiE0tzWk&#10;CyvmCR+5MoAp2DevNSyiYhKWb5i5yiqkmMTs2tXFJG7xNSwghNsapiJOM5/oKqIiG7hDUIaOKOjn&#10;qhmZfMOZrWFUZEPoI60kLddtTsk3nN0aRkU2bHmJvClGh06gXhTDpePj6hEbM+AJDLjieDpfftwc&#10;Xhb08P4uOfNXOPNRoQ2RlbUpupUB7DJOBcs7nKTA1M1OSWCRRdKKqNgGE1hdYsOsESymQEMrgJ5V&#10;GqYek8BiBRYV3hCiaqTNkyav6iFBRmCqlLjUMPWYBBYpMCD9I/bLTGBt2Y4gs9gwmzVMPSaBxQos&#10;KsAhdClxiUfTdztBJH0h3VRVY24vsYyKcUiv3aTyWxi94RqmzoUpk4hTzKnW5ynybvAciNm5TKKo&#10;xegy9xJYT+gwufXqMZnEWJMYF+WwQe5lKeujMZNIyHYtMPWYBBYrsKhAh1UYSrjqEaaw7+xLWFyg&#10;Q98b6fU5gJAyTqJ6TAoWq2BxgQ5LYJmgbfNg35y2YbNrWFygQ9fv8gXqGQRRyjLFES/frG8uQ1nG&#10;RTksaTkD9als6MxpMNxTGuPRZ40qmguPXZS1RFYzBzHtmec2h+Rv347iwGWyvcBchV5TZmV2gUUG&#10;OVqV64KG6bsXmIKlRPO8ieYqLsKxbGXuS/rzLvVKqLbZ1SsuwpH16oWd1ihIL3E5KiKlHtP+K3L/&#10;RSe+I9YvjQaQCuZCBqQKP7MrWFSEA1XaaI8s5eUqzptKWs4ur6gAhy0v18UNyT+cXV5R8Y22RpxX&#10;6VdWOmABKaUyu7yiIhztUqa9/A7imy6hSci2aWRbHRXhsPXLheJIOea59auOCnBY+uXy51O4d97t&#10;MlVkvd2b1xJSzrzjovGEy55duaLCG7a8XHcBMO1KcJtouE0dFdvA/ZEdJtt1z4a82FqjbZoCNxek&#10;2EZkbKOOim3Y8nLd/qAAAAodZWpCpWRlTLKyjgptCCvY6/I10onYmX2NqMCGWFYVpKQKVLqOqFQ5&#10;AUgVWlQ+JnMYaw6jIhtiWbdSIpRbdsF7kz2c3TuMCm0wDXOdKarziuAGBO9Vj0nDIjWsiYptMA1z&#10;BXtTMmVuDSN4++37ZQ2Jkvtl1wmVJK/Z5RUV37Dl5bpHNKEBZpdXVHzDDva6zqekmylnl1cX4Xh7&#10;JVeANWDwlEfvqsHxtujhb/2yiyYqNmGPtXmG99Yfjvz9bHbfvR6f7p9Ox5+PqDlBz69P9LTC31bH&#10;5+36T6vLyv5dUt1vssPzYfe4OX33/wAAAP//AwBQSwMEFAAGAAgAAAAhAOd+qYXhAAAACgEAAA8A&#10;AABkcnMvZG93bnJldi54bWxMj0FLw0AQhe+C/2EZwVu7SbSNxmxKKeqpCLaCeJtmp0lodjZkt0n6&#10;792e9PaG93jzvXw1mVYM1LvGsoJ4HoEgLq1uuFLwtX+bPYFwHllja5kUXMjBqri9yTHTduRPGna+&#10;EqGEXYYKau+7TEpX1mTQzW1HHLyj7Q36cPaV1D2Oody0MomipTTYcPhQY0ebmsrT7mwUvI84rh/i&#10;12F7Om4uP/vFx/c2JqXu76b1CwhPk/8LwxU/oEMRmA72zNqJVkEY4hXM0iSIq50kjymIQ1CL9HkJ&#10;ssjl/wnFLwAAAP//AwBQSwECLQAUAAYACAAAACEAtoM4kv4AAADhAQAAEwAAAAAAAAAAAAAAAAAA&#10;AAAAW0NvbnRlbnRfVHlwZXNdLnhtbFBLAQItABQABgAIAAAAIQA4/SH/1gAAAJQBAAALAAAAAAAA&#10;AAAAAAAAAC8BAABfcmVscy8ucmVsc1BLAQItABQABgAIAAAAIQDPk7wp3jMAAEX4AQAOAAAAAAAA&#10;AAAAAAAAAC4CAABkcnMvZTJvRG9jLnhtbFBLAQItABQABgAIAAAAIQDnfqmF4QAAAAoBAAAPAAAA&#10;AAAAAAAAAAAAADg2AABkcnMvZG93bnJldi54bWxQSwUGAAAAAAQABADzAAAARjcAAAAA&#10;">
                <v:shape id="Figura a mano libera 3" o:spid="_x0000_s1027" alt="elemento decorativo" style="position:absolute;left:43577;top:26994;width:31861;height:74106;visibility:visible;mso-wrap-style:square;v-text-anchor:top" coordsize="4067,128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HtvwwAAANoAAAAPAAAAZHJzL2Rvd25yZXYueG1sRI9BS8NA&#10;FITvgv9heUJvdlMPRWK3pUhLvbRiKuLxkX1NUrNvQ/a12fjrXUHwOMzMN8xiFV2rrtSHxrOB2TQD&#10;RVx623Bl4P24vX8EFQTZYuuZDIwUYLW8vVlgbv3Ab3QtpFIJwiFHA7VIl2sdypochqnviJN38r1D&#10;SbKvtO1xSHDX6ocsm2uHDaeFGjt6rqn8Ki7OgHXjfnOKY7WT16L4PHx8DxLPxkzu4voJlFCU//Bf&#10;+8UamMPvlXQD9PIHAAD//wMAUEsBAi0AFAAGAAgAAAAhANvh9svuAAAAhQEAABMAAAAAAAAAAAAA&#10;AAAAAAAAAFtDb250ZW50X1R5cGVzXS54bWxQSwECLQAUAAYACAAAACEAWvQsW78AAAAVAQAACwAA&#10;AAAAAAAAAAAAAAAfAQAAX3JlbHMvLnJlbHNQSwECLQAUAAYACAAAACEA5mx7b8MAAADaAAAADwAA&#10;AAAAAAAAAAAAAAAHAgAAZHJzL2Rvd25yZXYueG1sUEsFBgAAAAADAAMAtwAAAPcCAAAAAA==&#10;" path="m,12821r4066,l4066,,,,,12821xe" fillcolor="#aeaaaa [2414]" stroked="f">
                  <v:path arrowok="t" o:connecttype="custom" o:connectlocs="0,7410083;3185256,7410083;3185256,0;0,0;0,7410083" o:connectangles="0,0,0,0,0"/>
                </v:shape>
                <v:shape id="Figura a mano libera 4" o:spid="_x0000_s1028" alt="elemento decorativo" style="position:absolute;width:77724;height:16574;visibility:visible;mso-wrap-style:square;v-text-anchor:top" coordsize="12240,3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B5gwwAAANoAAAAPAAAAZHJzL2Rvd25yZXYueG1sRI9Pi8Iw&#10;FMTvC36H8AQvounKolKNUhcV9+a/g94ezbMtNi+libX77c2CsMdhZn7DzJetKUVDtSssK/gcRiCI&#10;U6sLzhScT5vBFITzyBpLy6TglxwsF52POcbaPvlAzdFnIkDYxagg976KpXRpTgbd0FbEwbvZ2qAP&#10;ss6krvEZ4KaUoygaS4MFh4UcK/rOKb0fH0ZB2S9O92i8Tvar5vpztl/J1l8ypXrdNpmB8NT6//C7&#10;vdMKJvB3JdwAuXgBAAD//wMAUEsBAi0AFAAGAAgAAAAhANvh9svuAAAAhQEAABMAAAAAAAAAAAAA&#10;AAAAAAAAAFtDb250ZW50X1R5cGVzXS54bWxQSwECLQAUAAYACAAAACEAWvQsW78AAAAVAQAACwAA&#10;AAAAAAAAAAAAAAAfAQAAX3JlbHMvLnJlbHNQSwECLQAUAAYACAAAACEAY/weYMMAAADaAAAADwAA&#10;AAAAAAAAAAAAAAAHAgAAZHJzL2Rvd25yZXYueG1sUEsFBgAAAAADAAMAtwAAAPcCAAAAAA==&#10;" path="m,3018r12240,l12240,,,,,3018xe" fillcolor="#202b6a [3204]" stroked="f">
                  <v:path arrowok="t" o:connecttype="custom" o:connectlocs="0,1656879;7772400,1656879;7772400,0;0,0;0,1656879" o:connectangles="0,0,0,0,0"/>
                </v:shape>
                <v:shape id="Figura a mano libera 5" o:spid="_x0000_s1029" alt="elemento decorativo" style="position:absolute;left:43169;width:33300;height:24239;visibility:visible;mso-wrap-style:square;v-text-anchor:top" coordsize="5244,3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sKVwAAAANoAAAAPAAAAZHJzL2Rvd25yZXYueG1sRE/Pa8Iw&#10;FL4L/g/hDXbTtGUT6YwyB5PuaBXR2yN5tmXNS2midvvrzUHw+PH9XqwG24or9b5xrCCdJiCItTMN&#10;Vwr2u+/JHIQPyAZbx6TgjzysluPRAnPjbrylaxkqEUPY56igDqHLpfS6Jot+6jriyJ1dbzFE2FfS&#10;9HiL4baVWZLMpMWGY0ONHX3VpH/Li1UQhv/0vDsU+mCPG53N5qef9du7Uq8vw+cHiEBDeIof7sIo&#10;iFvjlXgD5PIOAAD//wMAUEsBAi0AFAAGAAgAAAAhANvh9svuAAAAhQEAABMAAAAAAAAAAAAAAAAA&#10;AAAAAFtDb250ZW50X1R5cGVzXS54bWxQSwECLQAUAAYACAAAACEAWvQsW78AAAAVAQAACwAAAAAA&#10;AAAAAAAAAAAfAQAAX3JlbHMvLnJlbHNQSwECLQAUAAYACAAAACEA/2bClcAAAADaAAAADwAAAAAA&#10;AAAAAAAAAAAHAgAAZHJzL2Rvd25yZXYueG1sUEsFBgAAAAADAAMAtwAAAPQCAAAAAA==&#10;" path="m5175,l,,26,72r30,77l90,224r36,73l164,369r41,70l248,508r45,66l339,640r48,63l437,765r51,59l540,882r54,56l648,992r55,53l758,1095r56,48l870,1189r56,44l1024,1305r54,41l1132,1391r54,49l1236,1494r46,60l1320,1619r31,72l1370,1770r7,86l1370,1949r-17,80l1327,2105r-35,71l1252,2244r-47,64l1154,2368r-55,57l1042,2480r-58,52l925,2581r-114,93l758,2718r-50,43l664,2803r-51,53l561,2909r-51,54l459,3018r4070,l5243,1388r,-1318l5175,xe" fillcolor="#293889 [3206]" stroked="f">
                  <v:path arrowok="t" o:connecttype="custom" o:connectlocs="3286125,0;0,0;16510,57828;35560,119673;57150,179911;80010,238542;104140,296371;130175,352593;157480,408012;186055,461021;215265,514030;245745,564630;277495,614427;309880,661814;342900,708398;377190,753376;411480,796747;446405,839315;481330,879474;516890,918026;552450,954972;588010,990311;650240,1048140;684530,1081070;718820,1117213;753110,1156568;784860,1199939;814070,1248130;838200,1300336;857885,1358164;869950,1421615;874395,1490688;869950,1565383;859155,1629637;842645,1690678;820420,1747703;795020,1802319;765175,1853722;732790,1901912;697865,1947693;661670,1991867;624840,2033632;587375,2072988;514985,2147683;481330,2183022;449580,2217559;421640,2251292;389255,2293860;356235,2336428;323850,2379800;291465,2423974;2875915,2423974;3329305,1114803;3329305,56222;3286125,0" o:connectangles="0,0,0,0,0,0,0,0,0,0,0,0,0,0,0,0,0,0,0,0,0,0,0,0,0,0,0,0,0,0,0,0,0,0,0,0,0,0,0,0,0,0,0,0,0,0,0,0,0,0,0,0,0,0,0"/>
                </v:shape>
                <v:shape id="Figura a mano libera 6" o:spid="_x0000_s1030" alt="elemento decorativo" style="position:absolute;left:48649;width:27648;height:24147;visibility:visible;mso-wrap-style:square;v-text-anchor:top" coordsize="4354,3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pFxQAAANoAAAAPAAAAZHJzL2Rvd25yZXYueG1sRI9BawIx&#10;FITvhf6H8ArealZrV7s1ihUEC710q6XH183rZnHzsiRR139vCoUeh5n5hpkve9uKE/nQOFYwGmYg&#10;iCunG64V7D429zMQISJrbB2TggsFWC5ub+ZYaHfmdzqVsRYJwqFABSbGrpAyVIYshqHriJP347zF&#10;mKSvpfZ4TnDbynGW5dJiw2nBYEdrQ9WhPFoFk1VevnSjt+klf/0yD+X+e/L56JUa3PWrZxCR+vgf&#10;/mtvtYIn+L2SboBcXAEAAP//AwBQSwECLQAUAAYACAAAACEA2+H2y+4AAACFAQAAEwAAAAAAAAAA&#10;AAAAAAAAAAAAW0NvbnRlbnRfVHlwZXNdLnhtbFBLAQItABQABgAIAAAAIQBa9CxbvwAAABUBAAAL&#10;AAAAAAAAAAAAAAAAAB8BAABfcmVscy8ucmVsc1BLAQItABQABgAIAAAAIQDeGCpFxQAAANoAAAAP&#10;AAAAAAAAAAAAAAAAAAcCAABkcnMvZG93bnJldi54bWxQSwUGAAAAAAMAAwC3AAAA+QIAAAAA&#10;" path="m4353,l,,21,72r26,77l75,224r32,74l140,370r37,71l215,510r40,68l298,644r44,65l388,772r47,61l484,892r50,58l585,1006r52,55l690,1113r53,51l797,1212r55,47l907,1304r54,42l1059,1418r53,41l1167,1504r53,50l1271,1608r46,60l1355,1733r31,72l1405,1883r7,86l1405,2063r-17,80l1361,2218r-34,72l1286,2357r-46,64l1189,2482r-55,57l1077,2593r-58,52l960,2695r-114,93l792,2832r-49,43l699,2917r-25,25l625,2993r-25,25l4353,3018,4353,xe" fillcolor="#374ab7 [3207]" stroked="f">
                  <v:path arrowok="t" o:connecttype="custom" o:connectlocs="2764155,0;0,0;13335,57590;29845,119180;47625,179170;67945,238360;88900,295950;112395,352740;136525,407931;161925,462322;189230,515113;217170,567104;246380,617496;276225,666287;307340,713479;339090,759872;371475,804664;404495,848657;438150,890250;471805,931043;506095,969436;541020,1007030;575945,1043024;610235,1076618;672465,1134208;706120,1167003;741045,1202997;774700,1242990;807085,1286183;836295,1334175;860425,1386166;880110,1443756;892175,1506146;896620,1574934;892175,1650121;881380,1714110;864235,1774100;842645,1831691;816610,1885281;787400,1936473;755015,1985265;720090,2030857;683895,2074050;647065,2115643;609600,2155636;537210,2230023;502920,2265217;471805,2299611;443865,2333206;427990,2353202;396875,2393996;381000,2413992;2764155,2413992;2764155,0" o:connectangles="0,0,0,0,0,0,0,0,0,0,0,0,0,0,0,0,0,0,0,0,0,0,0,0,0,0,0,0,0,0,0,0,0,0,0,0,0,0,0,0,0,0,0,0,0,0,0,0,0,0,0,0,0,0"/>
                </v:shape>
                <v:shape id="Figura a mano libera 7" o:spid="_x0000_s1031" alt="elemento decorativo" style="position:absolute;left:52499;width:23736;height:24239;visibility:visible;mso-wrap-style:square;v-text-anchor:top" coordsize="3738,3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96XwAAAANsAAAAPAAAAZHJzL2Rvd25yZXYueG1sRE9Li8Iw&#10;EL4v+B/CCN62qR5UaqOoICt4kPq4D83YFptJabK1+uvNwoK3+fiek656U4uOWldZVjCOYhDEudUV&#10;Fwou5933HITzyBpry6TgSQ5Wy8FXiom2D86oO/lChBB2CSoovW8SKV1ekkEX2YY4cDfbGvQBtoXU&#10;LT5CuKnlJI6n0mDFoaHEhrYl5ffTr1Fgfs5dfn0eDttsk83syx2pzo5KjYb9egHCU+8/4n/3Xof5&#10;Y/j7JRwgl28AAAD//wMAUEsBAi0AFAAGAAgAAAAhANvh9svuAAAAhQEAABMAAAAAAAAAAAAAAAAA&#10;AAAAAFtDb250ZW50X1R5cGVzXS54bWxQSwECLQAUAAYACAAAACEAWvQsW78AAAAVAQAACwAAAAAA&#10;AAAAAAAAAAAfAQAAX3JlbHMvLnJlbHNQSwECLQAUAAYACAAAACEA/dPel8AAAADbAAAADwAAAAAA&#10;AAAAAAAAAAAHAgAAZHJzL2Rvd25yZXYueG1sUEsFBgAAAAADAAMAtwAAAPQCAAAAAA==&#10;" path="m3737,l,,6,17r4,11l14,39r33,85l84,205r38,79l163,359r43,72l251,500r47,66l347,629r51,59l450,745r54,53l559,847r56,47l673,937r58,40l799,1018r68,38l935,1091r69,34l1143,1192r69,34l1281,1261r68,38l1416,1340r66,44l1547,1433r64,55l1658,1537r40,52l1729,1644r23,57l1769,1761r9,62l1782,1886r-3,65l1771,2016r-12,67l1741,2151r-22,67l1694,2286r-28,68l1634,2422r-34,67l1565,2554r-38,65l1489,2683r-39,61l1411,2804r-39,57l1334,2917r-38,52l1261,3018r2476,l3737,xe" fillcolor="#4a64f6 [3208]" stroked="f">
                  <v:path arrowok="t" o:connecttype="custom" o:connectlocs="2372995,0;0,0;3810,13649;6350,22481;8890,31313;29845,99560;53340,164596;77470,228025;103505,288243;130810,346053;159385,401453;189230,454445;220345,505028;252730,552400;285750,598165;320040,640719;354965,680062;390525,717798;427355,752323;464185,784439;507365,817359;550545,847869;593725,875971;637540,903270;725805,957064;769620,984363;813435,1012465;856615,1042975;899160,1075894;941070,1111222;982345,1150565;1022985,1194725;1052830,1234067;1078230,1275818;1097915,1319978;1112520,1365744;1123315,1413918;1129030,1463698;1131570,1514281;1129665,1566470;1124585,1618659;1116965,1672454;1105535,1727051;1091565,1780846;1075690,1835444;1057910,1890041;1037590,1944639;1016000,1998434;993775,2050623;969645,2102811;945515,2154197;920750,2203175;895985,2251349;871220,2297115;847090,2342078;822960,2383829;800735,2423171;2372995,2423171;2372995,0" o:connectangles="0,0,0,0,0,0,0,0,0,0,0,0,0,0,0,0,0,0,0,0,0,0,0,0,0,0,0,0,0,0,0,0,0,0,0,0,0,0,0,0,0,0,0,0,0,0,0,0,0,0,0,0,0,0,0,0,0,0,0"/>
                </v:shape>
                <v:shape id="Figura a mano libera 8" o:spid="_x0000_s1032" alt="elemento decorativo" style="position:absolute;left:61459;width:14497;height:24239;visibility:visible;mso-wrap-style:square;v-text-anchor:top" coordsize="2283,3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GdTwQAAANsAAAAPAAAAZHJzL2Rvd25yZXYueG1sRE/bisIw&#10;EH1f8B/CCL6tqbqoVKN4QRH2xVU/YNqMbbWZ1CZq9++NsLBvczjXmc4bU4oH1a6wrKDXjUAQp1YX&#10;nCk4HTefYxDOI2ssLZOCX3Iwn7U+phhr++Qfehx8JkIIuxgV5N5XsZQuzcmg69qKOHBnWxv0AdaZ&#10;1DU+Q7gpZT+KhtJgwaEhx4pWOaXXw90oGF6q9ddum2xupUm+l6PBPtG4V6rTbhYTEJ4a/y/+c+90&#10;mN+H9y/hADl7AQAA//8DAFBLAQItABQABgAIAAAAIQDb4fbL7gAAAIUBAAATAAAAAAAAAAAAAAAA&#10;AAAAAABbQ29udGVudF9UeXBlc10ueG1sUEsBAi0AFAAGAAgAAAAhAFr0LFu/AAAAFQEAAAsAAAAA&#10;AAAAAAAAAAAAHwEAAF9yZWxzLy5yZWxzUEsBAi0AFAAGAAgAAAAhAOR0Z1PBAAAA2wAAAA8AAAAA&#10;AAAAAAAAAAAABwIAAGRycy9kb3ducmV2LnhtbFBLBQYAAAAAAwADALcAAAD1AgAAAAA=&#10;" path="m2282,l,,7,91r13,90l38,265r22,78l86,417r30,68l150,548r38,58l228,660r44,50l319,756r50,43l420,838r54,36l530,907r58,30l647,965r61,25l769,1014r62,22l894,1057r63,19l1021,1094r310,87l1390,1199r58,19l1500,1242r52,34l1601,1322r45,54l1686,1439r32,71l1741,1587r12,83l1753,1757r-11,86l1723,1924r-26,78l1665,2077r-38,72l1585,2217r-45,66l1492,2346r-50,60l1391,2464r-51,56l1241,2625r-47,50l1152,2723r-48,55l1058,2836r-46,58l968,2955r-42,63l2282,3018,2282,xe" fillcolor="#6e83f8 [3209]" stroked="f">
                  <v:path arrowok="t" o:connecttype="custom" o:connectlocs="1449070,0;0,0;4445,73089;12700,145374;24130,212841;38100,275488;54610,334923;73660,389539;95250,440138;119380,486722;144780,530094;172720,570252;202565,607198;234315,641735;266700,673058;300990,701973;336550,728477;373380,752572;410845,775061;449580,795141;488315,814417;527685,832087;567690,848953;607695,864213;648335,878670;845185,948546;882650,963004;919480,978264;952500,997540;985520,1024848;1016635,1061794;1045210,1105165;1070610,1155765;1090930,1212790;1105535,1274634;1113155,1341298;1113155,1411174;1106170,1480247;1094105,1545304;1077595,1607951;1057275,1668189;1033145,1726017;1006475,1780633;977900,1833642;947420,1884242;915670,1932433;883285,1979017;850900,2023994;788035,2108327;758190,2148486;731520,2187038;701040,2231213;671830,2277797;642620,2324381;614680,2373374;588010,2423974;1449070,2423974;1449070,0" o:connectangles="0,0,0,0,0,0,0,0,0,0,0,0,0,0,0,0,0,0,0,0,0,0,0,0,0,0,0,0,0,0,0,0,0,0,0,0,0,0,0,0,0,0,0,0,0,0,0,0,0,0,0,0,0,0,0,0,0,0"/>
                </v:shape>
                <v:group id="_x0000_s1033" alt="elemento decorativo" style="position:absolute;left:52197;top:70256;width:25577;height:30391" coordsize="25577,30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<v:oval id="Cerchio" o:spid="_x0000_s1034" style="position:absolute;left:23495;top:17526;width:1016;height: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M/ExAAAANwAAAAPAAAAZHJzL2Rvd25yZXYueG1sRI/dasJA&#10;FITvC77DcoTe6SYW+pO6iiiCCiK1en/InmaD2bMhuyaxT+8WhF4OM/MNM533thItNb50rCAdJyCI&#10;c6dLLhScvtejdxA+IGusHJOCG3mYzwZPU8y06/iL2mMoRISwz1CBCaHOpPS5IYt+7Gri6P24xmKI&#10;simkbrCLcFvJSZK8SoslxwWDNS0N5Zfj1Sqwb+tdymbfns3+sNK/+WLzse2Ueh72i08QgfrwH360&#10;N1rBJH2BvzPxCMjZHQAA//8DAFBLAQItABQABgAIAAAAIQDb4fbL7gAAAIUBAAATAAAAAAAAAAAA&#10;AAAAAAAAAABbQ29udGVudF9UeXBlc10ueG1sUEsBAi0AFAAGAAgAAAAhAFr0LFu/AAAAFQEAAAsA&#10;AAAAAAAAAAAAAAAAHwEAAF9yZWxzLy5yZWxzUEsBAi0AFAAGAAgAAAAhAFCgz8T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35" style="position:absolute;left:24892;top:3937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VewxAAAANwAAAAPAAAAZHJzL2Rvd25yZXYueG1sRI/dasJA&#10;FITvC77DcoTe6SZS+pO6iiiCCiK1en/InmaD2bMhuyaxT+8WhF4OM/MNM533thItNb50rCAdJyCI&#10;c6dLLhScvtejdxA+IGusHJOCG3mYzwZPU8y06/iL2mMoRISwz1CBCaHOpPS5IYt+7Gri6P24xmKI&#10;simkbrCLcFvJSZK8SoslxwWDNS0N5Zfj1Sqwb+tdymbfns3+sNK/+WLzse2Ueh72i08QgfrwH360&#10;N1rBJH2BvzPxCMjZHQAA//8DAFBLAQItABQABgAIAAAAIQDb4fbL7gAAAIUBAAATAAAAAAAAAAAA&#10;AAAAAAAAAABbQ29udGVudF9UeXBlc10ueG1sUEsBAi0AFAAGAAgAAAAhAFr0LFu/AAAAFQEAAAsA&#10;AAAAAAAAAAAAAAAAHwEAAF9yZWxzLy5yZWxzUEsBAi0AFAAGAAgAAAAhAN9JV7D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36" style="position:absolute;left:23622;top:13716;width:685;height: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fIrxAAAANwAAAAPAAAAZHJzL2Rvd25yZXYueG1sRI/dasJA&#10;FITvC77DcoTe6SZC/1JXEUVQQaRW7w/Z02wwezZk1yT26d2C0MthZr5hpvPeVqKlxpeOFaTjBARx&#10;7nTJhYLT93r0DsIHZI2VY1JwIw/z2eBpipl2HX9RewyFiBD2GSowIdSZlD43ZNGPXU0cvR/XWAxR&#10;NoXUDXYRbis5SZJXabHkuGCwpqWh/HK8WgX2bb1L2ezbs9kfVvo3X2w+tp1Sz8N+8QkiUB/+w4/2&#10;RiuYpC/wdyYeATm7AwAA//8DAFBLAQItABQABgAIAAAAIQDb4fbL7gAAAIUBAAATAAAAAAAAAAAA&#10;AAAAAAAAAABbQ29udGVudF9UeXBlc10ueG1sUEsBAi0AFAAGAAgAAAAhAFr0LFu/AAAAFQEAAAsA&#10;AAAAAAAAAAAAAAAAHwEAAF9yZWxzLy5yZWxzUEsBAi0AFAAGAAgAAAAhALAF8iv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37" style="position:absolute;left:23749;top:9779;width:431;height: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2xcxAAAANwAAAAPAAAAZHJzL2Rvd25yZXYueG1sRI9Pa8JA&#10;FMTvBb/D8gRvdRMPtkZXEYugBSn+uz+yz2ww+zZkt0n003cLhR6HmfkNs1j1thItNb50rCAdJyCI&#10;c6dLLhRcztvXdxA+IGusHJOCB3lYLQcvC8y06/hI7SkUIkLYZ6jAhFBnUvrckEU/djVx9G6usRii&#10;bAqpG+wi3FZykiRTabHkuGCwpo2h/H76tgrs2/YzZXNor+bw9aGf+Xo323dKjYb9eg4iUB/+w3/t&#10;nVYwSafweyYeAbn8AQAA//8DAFBLAQItABQABgAIAAAAIQDb4fbL7gAAAIUBAAATAAAAAAAAAAAA&#10;AAAAAAAAAABbQ29udGVudF9UeXBlc10ueG1sUEsBAi0AFAAGAAgAAAAhAFr0LFu/AAAAFQEAAAsA&#10;AAAAAAAAAAAAAAAAHwEAAF9yZWxzLy5yZWxzUEsBAi0AFAAGAAgAAAAhAEDXbF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38" style="position:absolute;left:23876;top:5969;width:203;height:2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8nHxAAAANwAAAAPAAAAZHJzL2Rvd25yZXYueG1sRI9Pa8JA&#10;FMTvBb/D8gRvdRMPWqOriEXQghT/3R/ZZzaYfRuy2yT203cLhR6HmfkNs1z3thItNb50rCAdJyCI&#10;c6dLLhRcL7vXNxA+IGusHJOCJ3lYrwYvS8y06/hE7TkUIkLYZ6jAhFBnUvrckEU/djVx9O6usRii&#10;bAqpG+wi3FZykiRTabHkuGCwpq2h/HH+sgrsbPeRsjm2N3P8fNff+WY/P3RKjYb9ZgEiUB/+w3/t&#10;vVYwSWfweyYeAbn6AQAA//8DAFBLAQItABQABgAIAAAAIQDb4fbL7gAAAIUBAAATAAAAAAAAAAAA&#10;AAAAAAAAAABbQ29udGVudF9UeXBlc10ueG1sUEsBAi0AFAAGAAgAAAAhAFr0LFu/AAAAFQEAAAsA&#10;AAAAAAAAAAAAAAAAHwEAAF9yZWxzLy5yZWxzUEsBAi0AFAAGAAgAAAAhAC+bycf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39" style="position:absolute;left:24003;top:2032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F21wQAAANwAAAAPAAAAZHJzL2Rvd25yZXYueG1sRE/Pa8Iw&#10;FL4L+x/CG+ymaT1srhpFJoITROz0/mieTVnzUprYdv71y0Hw+PH9XqwGW4uOWl85VpBOEhDEhdMV&#10;lwrOP9vxDIQPyBprx6Tgjzysli+jBWba9XyiLg+liCHsM1RgQmgyKX1hyKKfuIY4clfXWgwRtqXU&#10;LfYx3NZymiTv0mLFscFgQ1+Git/8ZhXYj+0+ZXPoLuZw3Oh7sd59fvdKvb0O6zmIQEN4ih/unVYw&#10;TePaeCYeAbn8BwAA//8DAFBLAQItABQABgAIAAAAIQDb4fbL7gAAAIUBAAATAAAAAAAAAAAAAAAA&#10;AAAAAABbQ29udGVudF9UeXBlc10ueG1sUEsBAi0AFAAGAAgAAAAhAFr0LFu/AAAAFQEAAAsAAAAA&#10;AAAAAAAAAAAAHwEAAF9yZWxzLy5yZWxzUEsBAi0AFAAGAAgAAAAhAF4EXbX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040" style="position:absolute;left:25019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PguxAAAANwAAAAPAAAAZHJzL2Rvd25yZXYueG1sRI9Pa8JA&#10;FMTvBb/D8gRvdRMPtkZXEYugBSn+uz+yz2ww+zZkt0nsp+8WCh6HmfkNs1j1thItNb50rCAdJyCI&#10;c6dLLhRcztvXdxA+IGusHJOCB3lYLQcvC8y06/hI7SkUIkLYZ6jAhFBnUvrckEU/djVx9G6usRii&#10;bAqpG+wi3FZykiRTabHkuGCwpo2h/H76tgrs2/YzZXNor+bw9aF/8vVutu+UGg379RxEoD48w//t&#10;nVYwSWfwdyYeAbn8BQAA//8DAFBLAQItABQABgAIAAAAIQDb4fbL7gAAAIUBAAATAAAAAAAAAAAA&#10;AAAAAAAAAABbQ29udGVudF9UeXBlc10ueG1sUEsBAi0AFAAGAAgAAAAhAFr0LFu/AAAAFQEAAAsA&#10;AAAAAAAAAAAAAAAAHwEAAF9yZWxzLy5yZWxzUEsBAi0AFAAGAAgAAAAhADFI+C7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41" style="position:absolute;left:24638;top:11684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psOwgAAANwAAAAPAAAAZHJzL2Rvd25yZXYueG1sRE/Pa8Iw&#10;FL4P/B/CE7zN1B7c7EyLKIIbyLBu90fz1hSbl9LEtttfvxwGO358v7fFZFsxUO8bxwpWywQEceV0&#10;w7WCj+vx8RmED8gaW8ek4Js8FPnsYYuZdiNfaChDLWII+wwVmBC6TEpfGbLol64jjtyX6y2GCPta&#10;6h7HGG5bmSbJWlpsODYY7GhvqLqVd6vAPh3fVmzOw6c5vx/0T7U7bV5HpRbzafcCItAU/sV/7pNW&#10;kKZxfjwTj4DMfwEAAP//AwBQSwECLQAUAAYACAAAACEA2+H2y+4AAACFAQAAEwAAAAAAAAAAAAAA&#10;AAAAAAAAW0NvbnRlbnRfVHlwZXNdLnhtbFBLAQItABQABgAIAAAAIQBa9CxbvwAAABUBAAALAAAA&#10;AAAAAAAAAAAAAB8BAABfcmVscy8ucmVsc1BLAQItABQABgAIAAAAIQBuHpsO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042" style="position:absolute;left:24511;top:15494;width:914;height:9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6VxQAAANwAAAAPAAAAZHJzL2Rvd25yZXYueG1sRI9Ba8JA&#10;FITvgv9heUJvukkOrY2uIopgCyJN6/2Rfc2GZt+G7DZJ++u7BcHjMDPfMOvtaBvRU+drxwrSRQKC&#10;uHS65krBx/txvgThA7LGxjEp+CEP2810ssZcu4HfqC9CJSKEfY4KTAhtLqUvDVn0C9cSR+/TdRZD&#10;lF0ldYdDhNtGZknyKC3WHBcMtrQ3VH4V31aBfTq+pmzO/dWcLwf9W+5Ozy+DUg+zcbcCEWgM9/Ct&#10;fdIKsiyF/zPxCMjNHwAAAP//AwBQSwECLQAUAAYACAAAACEA2+H2y+4AAACFAQAAEwAAAAAAAAAA&#10;AAAAAAAAAAAAW0NvbnRlbnRfVHlwZXNdLnhtbFBLAQItABQABgAIAAAAIQBa9CxbvwAAABUBAAAL&#10;AAAAAAAAAAAAAAAAAB8BAABfcmVscy8ucmVsc1BLAQItABQABgAIAAAAIQABUj6V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43" style="position:absolute;left:24765;top:7874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KDixAAAANwAAAAPAAAAZHJzL2Rvd25yZXYueG1sRI9Pa8JA&#10;FMTvQr/D8gq96cYc/JO6irQIVhDRtvdH9jUbmn0bsmsS/fSuIHgcZuY3zGLV20q01PjSsYLxKAFB&#10;nDtdcqHg53sznIHwAVlj5ZgUXMjDavkyWGCmXcdHak+hEBHCPkMFJoQ6k9Lnhiz6kauJo/fnGosh&#10;yqaQusEuwm0l0ySZSIslxwWDNX0Yyv9PZ6vATje7MZt9+2v2h099zdfb+Ven1Ntrv34HEagPz/Cj&#10;vdUK0jSF+5l4BOTyBgAA//8DAFBLAQItABQABgAIAAAAIQDb4fbL7gAAAIUBAAATAAAAAAAAAAAA&#10;AAAAAAAAAABbQ29udGVudF9UeXBlc10ueG1sUEsBAi0AFAAGAAgAAAAhAFr0LFu/AAAAFQEAAAsA&#10;AAAAAAAAAAAAAAAAHwEAAF9yZWxzLy5yZWxzUEsBAi0AFAAGAAgAAAAhAPGAoOL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line id="Linea" o:spid="_x0000_s1044" style="position:absolute;visibility:visible;mso-wrap-style:square" from="22987,0" to="23114,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amfxQAAANwAAAAPAAAAZHJzL2Rvd25yZXYueG1sRI9Pa8JA&#10;FMTvgt9heUJvujGltkRX0UKglx78U+rxkX3Nhmbfxuw2Sb+9Kwgeh5n5DbPaDLYWHbW+cqxgPktA&#10;EBdOV1wqOB3z6RsIH5A11o5JwT952KzHoxVm2vW8p+4QShEh7DNUYEJoMil9Yciin7mGOHo/rrUY&#10;omxLqVvsI9zWMk2ShbRYcVww2NC7oeL38GcVvHx1i+p83OX2+zM/XQh1/2q0Uk+TYbsEEWgIj/C9&#10;/aEVpOkz3M7EIyDXVwAAAP//AwBQSwECLQAUAAYACAAAACEA2+H2y+4AAACFAQAAEwAAAAAAAAAA&#10;AAAAAAAAAAAAW0NvbnRlbnRfVHlwZXNdLnhtbFBLAQItABQABgAIAAAAIQBa9CxbvwAAABUBAAAL&#10;AAAAAAAAAAAAAAAAAB8BAABfcmVscy8ucmVsc1BLAQItABQABgAIAAAAIQAVpamfxQAAANwAAAAP&#10;AAAAAAAAAAAAAAAAAAcCAABkcnMvZG93bnJldi54bWxQSwUGAAAAAAMAAwC3AAAA+QIAAAAA&#10;" stroked="f" strokeweight="1pt">
                    <v:stroke miterlimit="4" joinstyle="miter"/>
                  </v:line>
                  <v:oval id="Cerchio" o:spid="_x0000_s1045" style="position:absolute;left:21717;top:13716;width:635;height: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Z0NxQAAANwAAAAPAAAAZHJzL2Rvd25yZXYueG1sRI9Ba8JA&#10;FITvBf/D8oTe6sZQbJu6iiiCFUSa6v2Rfc0Gs29Ddk1Sf71bKPQ4zMw3zHw52Fp01PrKsYLpJAFB&#10;XDhdcang9LV9egXhA7LG2jEp+CEPy8XoYY6Zdj1/UpeHUkQI+wwVmBCaTEpfGLLoJ64hjt63ay2G&#10;KNtS6hb7CLe1TJNkJi1WHBcMNrQ2VFzyq1VgX7b7KZtDdzaH40bfitXu7aNX6nE8rN5BBBrCf/iv&#10;vdMK0vQZfs/EIyAXdwAAAP//AwBQSwECLQAUAAYACAAAACEA2+H2y+4AAACFAQAAEwAAAAAAAAAA&#10;AAAAAAAAAAAAW0NvbnRlbnRfVHlwZXNdLnhtbFBLAQItABQABgAIAAAAIQBa9CxbvwAAABUBAAAL&#10;AAAAAAAAAAAAAAAAAB8BAABfcmVscy8ucmVsc1BLAQItABQABgAIAAAAIQARJZ0N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46" style="position:absolute;left:22860;top:3937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TiWxQAAANwAAAAPAAAAZHJzL2Rvd25yZXYueG1sRI9Ba8JA&#10;FITvBf/D8oTe6sZAbZu6iiiCFUSa6v2Rfc0Gs29Ddk1Sf71bKPQ4zMw3zHw52Fp01PrKsYLpJAFB&#10;XDhdcang9LV9egXhA7LG2jEp+CEPy8XoYY6Zdj1/UpeHUkQI+wwVmBCaTEpfGLLoJ64hjt63ay2G&#10;KNtS6hb7CLe1TJNkJi1WHBcMNrQ2VFzyq1VgX7b7KZtDdzaH40bfitXu7aNX6nE8rN5BBBrCf/iv&#10;vdMK0vQZfs/EIyAXdwAAAP//AwBQSwECLQAUAAYACAAAACEA2+H2y+4AAACFAQAAEwAAAAAAAAAA&#10;AAAAAAAAAAAAW0NvbnRlbnRfVHlwZXNdLnhtbFBLAQItABQABgAIAAAAIQBa9CxbvwAAABUBAAAL&#10;AAAAAAAAAAAAAAAAAB8BAABfcmVscy8ucmVsc1BLAQItABQABgAIAAAAIQB+aTiW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47" style="position:absolute;left:22352;top:19431;width:1193;height:1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6bhxAAAANwAAAAPAAAAZHJzL2Rvd25yZXYueG1sRI9Pa8JA&#10;FMTvBb/D8gRvdWMOtkZXEYugBSn+uz+yz2ww+zZkt0n003cLhR6HmfkNs1j1thItNb50rGAyTkAQ&#10;506XXCi4nLev7yB8QNZYOSYFD/KwWg5eFphp1/GR2lMoRISwz1CBCaHOpPS5IYt+7Gri6N1cYzFE&#10;2RRSN9hFuK1kmiRTabHkuGCwpo2h/H76tgrs2/ZzwubQXs3h60M/8/Vutu+UGg379RxEoD78h//a&#10;O60gTafweyYeAbn8AQAA//8DAFBLAQItABQABgAIAAAAIQDb4fbL7gAAAIUBAAATAAAAAAAAAAAA&#10;AAAAAAAAAABbQ29udGVudF9UeXBlc10ueG1sUEsBAi0AFAAGAAgAAAAhAFr0LFu/AAAAFQEAAAsA&#10;AAAAAAAAAAAAAAAAHwEAAF9yZWxzLy5yZWxzUEsBAi0AFAAGAAgAAAAhAI67puH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48" style="position:absolute;left:21844;top:9779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wN6xAAAANwAAAAPAAAAZHJzL2Rvd25yZXYueG1sRI9Pa8JA&#10;FMTvBb/D8gRvdWMOWqOriEXQghT/3R/ZZzaYfRuy2yT203cLhR6HmfkNs1z3thItNb50rGAyTkAQ&#10;506XXCi4XnavbyB8QNZYOSYFT/KwXg1elphp1/GJ2nMoRISwz1CBCaHOpPS5IYt+7Gri6N1dYzFE&#10;2RRSN9hFuK1kmiRTabHkuGCwpq2h/HH+sgrsbPcxYXNsb+b4+a6/881+fuiUGg37zQJEoD78h//a&#10;e60gTWfweyYeAbn6AQAA//8DAFBLAQItABQABgAIAAAAIQDb4fbL7gAAAIUBAAATAAAAAAAAAAAA&#10;AAAAAAAAAABbQ29udGVudF9UeXBlc10ueG1sUEsBAi0AFAAGAAgAAAAhAFr0LFu/AAAAFQEAAAsA&#10;AAAAAAAAAAAAAAAAHwEAAF9yZWxzLy5yZWxzUEsBAi0AFAAGAAgAAAAhAOH3A3r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49" style="position:absolute;left:21844;top:5969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JcIwgAAANwAAAAPAAAAZHJzL2Rvd25yZXYueG1sRE/Pa8Iw&#10;FL4P/B/CE7zN1B7c7EyLKIIbyLBu90fz1hSbl9LEtttfvxwGO358v7fFZFsxUO8bxwpWywQEceV0&#10;w7WCj+vx8RmED8gaW8ek4Js8FPnsYYuZdiNfaChDLWII+wwVmBC6TEpfGbLol64jjtyX6y2GCPta&#10;6h7HGG5bmSbJWlpsODYY7GhvqLqVd6vAPh3fVmzOw6c5vx/0T7U7bV5HpRbzafcCItAU/sV/7pNW&#10;kKZxbTwTj4DMfwEAAP//AwBQSwECLQAUAAYACAAAACEA2+H2y+4AAACFAQAAEwAAAAAAAAAAAAAA&#10;AAAAAAAAW0NvbnRlbnRfVHlwZXNdLnhtbFBLAQItABQABgAIAAAAIQBa9CxbvwAAABUBAAALAAAA&#10;AAAAAAAAAAAAAB8BAABfcmVscy8ucmVsc1BLAQItABQABgAIAAAAIQCQaJcI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050" style="position:absolute;left:21463;top:17526;width:939;height:9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DKTxAAAANwAAAAPAAAAZHJzL2Rvd25yZXYueG1sRI9Pa8JA&#10;FMTvBb/D8gRvdWMOtkZXEYugBSn+uz+yz2ww+zZkt0nsp+8WCh6HmfkNs1j1thItNb50rGAyTkAQ&#10;506XXCi4nLev7yB8QNZYOSYFD/KwWg5eFphp1/GR2lMoRISwz1CBCaHOpPS5IYt+7Gri6N1cYzFE&#10;2RRSN9hFuK1kmiRTabHkuGCwpo2h/H76tgrs2/ZzwubQXs3h60P/5OvdbN8pNRr26zmIQH14hv/b&#10;O60gTWfwdyYeAbn8BQAA//8DAFBLAQItABQABgAIAAAAIQDb4fbL7gAAAIUBAAATAAAAAAAAAAAA&#10;AAAAAAAAAABbQ29udGVudF9UeXBlc10ueG1sUEsBAi0AFAAGAAgAAAAhAFr0LFu/AAAAFQEAAAsA&#10;AAAAAAAAAAAAAAAAHwEAAF9yZWxzLy5yZWxzUEsBAi0AFAAGAAgAAAAhAP8kMpP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51" style="position:absolute;left:22606;top:15621;width:863;height:8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w3TwQAAANwAAAAPAAAAZHJzL2Rvd25yZXYueG1sRE9da8Iw&#10;FH0X/A/hCnvTVAXdqlFEEXQgY26+X5prU2xuShPbzl9vHgY+Hs73ct3ZUjRU+8KxgvEoAUGcOV1w&#10;ruD3Zz98B+EDssbSMSn4Iw/rVb+3xFS7lr+pOYdcxBD2KSowIVSplD4zZNGPXEUcuaurLYYI61zq&#10;GtsYbks5SZKZtFhwbDBY0dZQdjvfrQI733+O2Zyaizl97fQj2xw+jq1Sb4NuswARqAsv8b/7oBVM&#10;pnF+PBOPgFw9AQAA//8DAFBLAQItABQABgAIAAAAIQDb4fbL7gAAAIUBAAATAAAAAAAAAAAAAAAA&#10;AAAAAABbQ29udGVudF9UeXBlc10ueG1sUEsBAi0AFAAGAAgAAAAhAFr0LFu/AAAAFQEAAAsAAAAA&#10;AAAAAAAAAAAAHwEAAF9yZWxzLy5yZWxzUEsBAi0AFAAGAAgAAAAhAOvHDdP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052" style="position:absolute;left:22733;top:11684;width:558;height:5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6hIxAAAANwAAAAPAAAAZHJzL2Rvd25yZXYueG1sRI/dasJA&#10;FITvC77DcoTe6SYW+pO6iiiCCiK1en/InmaD2bMhuyaxT+8WhF4OM/MNM533thItNb50rCAdJyCI&#10;c6dLLhScvtejdxA+IGusHJOCG3mYzwZPU8y06/iL2mMoRISwz1CBCaHOpPS5IYt+7Gri6P24xmKI&#10;simkbrCLcFvJSZK8SoslxwWDNS0N5Zfj1Sqwb+tdymbfns3+sNK/+WLzse2Ueh72i08QgfrwH360&#10;N1rB5CWFvzPxCMjZHQAA//8DAFBLAQItABQABgAIAAAAIQDb4fbL7gAAAIUBAAATAAAAAAAAAAAA&#10;AAAAAAAAAABbQ29udGVudF9UeXBlc10ueG1sUEsBAi0AFAAGAAgAAAAhAFr0LFu/AAAAFQEAAAsA&#10;AAAAAAAAAAAAAAAAHwEAAF9yZWxzLy5yZWxzUEsBAi0AFAAGAAgAAAAhAISLqE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shape id="Forma" o:spid="_x0000_s1053" style="position:absolute;left:24383;top:19303;width:1182;height:127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xcWwgAAANwAAAAPAAAAZHJzL2Rvd25yZXYueG1sRI9Pi8Iw&#10;FMTvwn6H8IS9aWoXRbqmRRRBj/6BvT6SZ1tsXrpNtN1vvxEEj8PM/IZZFYNtxIM6XztWMJsmIIi1&#10;MzWXCi7n3WQJwgdkg41jUvBHHor8Y7TCzLiej/Q4hVJECPsMFVQhtJmUXldk0U9dSxy9q+sshii7&#10;UpoO+wi3jUyTZCEt1hwXKmxpU5G+ne5Wgf5Jlna2mR+2Wg/hd3/rd25dKvU5HtbfIAIN4R1+tfdG&#10;QfqVwvNMPAIy/wcAAP//AwBQSwECLQAUAAYACAAAACEA2+H2y+4AAACFAQAAEwAAAAAAAAAAAAAA&#10;AAAAAAAAW0NvbnRlbnRfVHlwZXNdLnhtbFBLAQItABQABgAIAAAAIQBa9CxbvwAAABUBAAALAAAA&#10;AAAAAAAAAAAAAB8BAABfcmVscy8ucmVsc1BLAQItABQABgAIAAAAIQAIIxcWwgAAANwAAAAPAAAA&#10;AAAAAAAAAAAAAAcCAABkcnMvZG93bnJldi54bWxQSwUGAAAAAAMAAwC3AAAA9gIAAAAA&#10;" path="m11613,21600v4181,,7897,-2160,9987,-5400l21600,5400c19510,2160,15794,,11613,,5110,,,4752,,10800v,6048,5110,10800,11613,10800xe" filled="f" stroked="f" strokeweight="1pt">
                    <v:stroke miterlimit="4" joinstyle="miter"/>
                    <v:path arrowok="t" o:extrusionok="f" o:connecttype="custom" o:connectlocs="59056,63501;59056,63501;59056,63501;59056,63501" o:connectangles="0,90,180,270"/>
                  </v:shape>
                  <v:oval id="Cerchio" o:spid="_x0000_s1054" style="position:absolute;left:22860;top:7874;width:304;height: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ZOkxQAAANwAAAAPAAAAZHJzL2Rvd25yZXYueG1sRI9Ba8JA&#10;FITvBf/D8oTedBOFtkbXIIpgC1Jq9f7IPrPB7NuQ3SZpf323IPQ4zMw3zCofbC06an3lWEE6TUAQ&#10;F05XXCo4f+4nLyB8QNZYOyYF3+QhX48eVphp1/MHdadQighhn6ECE0KTSekLQxb91DXE0bu61mKI&#10;si2lbrGPcFvLWZI8SYsVxwWDDW0NFbfTl1Vgn/dvKZtjdzHH953+KTaHxWuv1ON42CxBBBrCf/je&#10;PmgFs/kc/s7EIyDXvwAAAP//AwBQSwECLQAUAAYACAAAACEA2+H2y+4AAACFAQAAEwAAAAAAAAAA&#10;AAAAAAAAAAAAW0NvbnRlbnRfVHlwZXNdLnhtbFBLAQItABQABgAIAAAAIQBa9CxbvwAAABUBAAAL&#10;AAAAAAAAAAAAAAAAAB8BAABfcmVscy8ucmVsc1BLAQItABQABgAIAAAAIQAbFZOk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55" style="position:absolute;left:21971;top:2032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AvQxQAAANwAAAAPAAAAZHJzL2Rvd25yZXYueG1sRI/dasJA&#10;FITvC32H5RS8Mxt/sG3qKqIIWhCpbe8P2dNsaPZsyK5J9OndgtDLYWa+YebL3laipcaXjhWMkhQE&#10;ce50yYWCr8/t8AWED8gaK8ek4EIelovHhzlm2nX8Qe0pFCJC2GeowIRQZ1L63JBFn7iaOHo/rrEY&#10;omwKqRvsItxWcpymM2mx5LhgsKa1ofz3dLYK7PP2fcTm0H6bw3Gjr/lq97rvlBo89as3EIH68B++&#10;t3dawXgyhb8z8QjIxQ0AAP//AwBQSwECLQAUAAYACAAAACEA2+H2y+4AAACFAQAAEwAAAAAAAAAA&#10;AAAAAAAAAAAAW0NvbnRlbnRfVHlwZXNdLnhtbFBLAQItABQABgAIAAAAIQBa9CxbvwAAABUBAAAL&#10;AAAAAAAAAAAAAAAAAB8BAABfcmVscy8ucmVsc1BLAQItABQABgAIAAAAIQCU/AvQ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56" style="position:absolute;left:17399;top:25400;width:1193;height:1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K5LxQAAANwAAAAPAAAAZHJzL2Rvd25yZXYueG1sRI9Ba8JA&#10;FITvhf6H5RW8mY2Ktk1dRRRBCyK17f2Rfc2GZt+G7JpEf71bEHocZuYbZr7sbSVaanzpWMEoSUEQ&#10;506XXCj4+twOX0D4gKyxckwKLuRhuXh8mGOmXccf1J5CISKEfYYKTAh1JqXPDVn0iauJo/fjGosh&#10;yqaQusEuwm0lx2k6kxZLjgsGa1obyn9PZ6vAPm/fR2wO7bc5HDf6mq92r/tOqcFTv3oDEagP/+F7&#10;e6cVjCdT+DsTj4Bc3AAAAP//AwBQSwECLQAUAAYACAAAACEA2+H2y+4AAACFAQAAEwAAAAAAAAAA&#10;AAAAAAAAAAAAW0NvbnRlbnRfVHlwZXNdLnhtbFBLAQItABQABgAIAAAAIQBa9CxbvwAAABUBAAAL&#10;AAAAAAAAAAAAAAAAAB8BAABfcmVscy8ucmVsc1BLAQItABQABgAIAAAAIQD7sK5L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57" style="position:absolute;left:18288;top:27178;width:1473;height: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jA8xAAAANwAAAAPAAAAZHJzL2Rvd25yZXYueG1sRI9Ba8JA&#10;FITvBf/D8oTedKMFa1NXEUVQQURt74/sMxvMvg3ZbZL6692C0OMwM98ws0VnS9FQ7QvHCkbDBARx&#10;5nTBuYKvy2YwBeEDssbSMSn4JQ+Lee9lhql2LZ+oOYdcRAj7FBWYEKpUSp8ZsuiHriKO3tXVFkOU&#10;dS51jW2E21KOk2QiLRYcFwxWtDKU3c4/VoF93+xHbA7Ntzkc1/qeLbcfu1ap1363/AQRqAv/4Wd7&#10;qxWM3ybwdyYeATl/AAAA//8DAFBLAQItABQABgAIAAAAIQDb4fbL7gAAAIUBAAATAAAAAAAAAAAA&#10;AAAAAAAAAABbQ29udGVudF9UeXBlc10ueG1sUEsBAi0AFAAGAAgAAAAhAFr0LFu/AAAAFQEAAAsA&#10;AAAAAAAAAAAAAAAAHwEAAF9yZWxzLy5yZWxzUEsBAi0AFAAGAAgAAAAhAAtiMD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58" style="position:absolute;left:19304;top:25273;width:1371;height:1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pWnxQAAANwAAAAPAAAAZHJzL2Rvd25yZXYueG1sRI9Ba8JA&#10;FITvhf6H5RV6000sqE1dg7QIKoio7f2Rfc2GZt+G7DZJ/fWuIPQ4zMw3zCIfbC06an3lWEE6TkAQ&#10;F05XXCr4PK9HcxA+IGusHZOCP/KQLx8fFphp1/ORulMoRYSwz1CBCaHJpPSFIYt+7Bri6H271mKI&#10;si2lbrGPcFvLSZJMpcWK44LBht4NFT+nX6vAzta7lM2++zL7w4e+FKvN67ZX6vlpWL2BCDSE//C9&#10;vdEKJi8zuJ2JR0AurwAAAP//AwBQSwECLQAUAAYACAAAACEA2+H2y+4AAACFAQAAEwAAAAAAAAAA&#10;AAAAAAAAAAAAW0NvbnRlbnRfVHlwZXNdLnhtbFBLAQItABQABgAIAAAAIQBa9CxbvwAAABUBAAAL&#10;AAAAAAAAAAAAAAAAAB8BAABfcmVscy8ucmVsc1BLAQItABQABgAIAAAAIQBkLpWn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59" style="position:absolute;left:21336;top:21336;width:1270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QHVwQAAANwAAAAPAAAAZHJzL2Rvd25yZXYueG1sRE9da8Iw&#10;FH0X/A/hCnvTVAXdqlFEEXQgY26+X5prU2xuShPbzl9vHgY+Hs73ct3ZUjRU+8KxgvEoAUGcOV1w&#10;ruD3Zz98B+EDssbSMSn4Iw/rVb+3xFS7lr+pOYdcxBD2KSowIVSplD4zZNGPXEUcuaurLYYI61zq&#10;GtsYbks5SZKZtFhwbDBY0dZQdjvfrQI733+O2Zyaizl97fQj2xw+jq1Sb4NuswARqAsv8b/7oBVM&#10;pnFtPBOPgFw9AQAA//8DAFBLAQItABQABgAIAAAAIQDb4fbL7gAAAIUBAAATAAAAAAAAAAAAAAAA&#10;AAAAAABbQ29udGVudF9UeXBlc10ueG1sUEsBAi0AFAAGAAgAAAAhAFr0LFu/AAAAFQEAAAsAAAAA&#10;AAAAAAAAAAAAHwEAAF9yZWxzLy5yZWxzUEsBAi0AFAAGAAgAAAAhABWxAdX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060" style="position:absolute;left:20320;top:23241;width:1397;height:13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aROxQAAANwAAAAPAAAAZHJzL2Rvd25yZXYueG1sRI9Ba8JA&#10;FITvQv/D8gq96UYLWlM3QVoELYho2/sj+5oNzb4N2W0S/fVdQfA4zMw3zCofbC06an3lWMF0koAg&#10;LpyuuFTw9bkZv4DwAVlj7ZgUnMlDnj2MVphq1/ORulMoRYSwT1GBCaFJpfSFIYt+4hri6P241mKI&#10;si2lbrGPcFvLWZLMpcWK44LBht4MFb+nP6vALjYfUzb77tvsD+/6Uqy3y12v1NPjsH4FEWgI9/Ct&#10;vdUKZs9LuJ6JR0Bm/wAAAP//AwBQSwECLQAUAAYACAAAACEA2+H2y+4AAACFAQAAEwAAAAAAAAAA&#10;AAAAAAAAAAAAW0NvbnRlbnRfVHlwZXNdLnhtbFBLAQItABQABgAIAAAAIQBa9CxbvwAAABUBAAAL&#10;AAAAAAAAAAAAAAAAAB8BAABfcmVscy8ucmVsc1BLAQItABQABgAIAAAAIQB6/aR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shape id="Forma" o:spid="_x0000_s1061" style="position:absolute;left:17399;top:29337;width:1320;height:105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1+HvAAAANwAAAAPAAAAZHJzL2Rvd25yZXYueG1sRE9LCsIw&#10;EN0L3iGM4E5TRUWqUUQRdOkH3A7J2BabSW2irbc3C8Hl4/2X69aW4k21LxwrGA0TEMTamYIzBdfL&#10;fjAH4QOywdIxKfiQh/Wq21lialzDJ3qfQyZiCPsUFeQhVKmUXudk0Q9dRRy5u6sthgjrTJoamxhu&#10;SzlOkpm0WHBsyLGibU76cX5ZBfqWzO1oOz3utG7D8/Bo9m6TKdXvtZsFiEBt+It/7oNRMJ7E+fFM&#10;PAJy9QUAAP//AwBQSwECLQAUAAYACAAAACEA2+H2y+4AAACFAQAAEwAAAAAAAAAAAAAAAAAAAAAA&#10;W0NvbnRlbnRfVHlwZXNdLnhtbFBLAQItABQABgAIAAAAIQBa9CxbvwAAABUBAAALAAAAAAAAAAAA&#10;AAAAAB8BAABfcmVscy8ucmVsc1BLAQItABQABgAIAAAAIQDPu1+HvAAAANwAAAAPAAAAAAAAAAAA&#10;AAAAAAcCAABkcnMvZG93bnJldi54bWxQSwUGAAAAAAMAAwC3AAAA8AIAAAAA&#10;" path="m21600,13533c21600,5986,16823,,10800,,4777,,,5985,,13533v,3122,831,5985,2285,8067l19523,21600v1246,-2342,2077,-5205,2077,-8067xe" filled="f" stroked="f" strokeweight="1pt">
                    <v:stroke miterlimit="4" joinstyle="miter"/>
                    <v:path arrowok="t" o:extrusionok="f" o:connecttype="custom" o:connectlocs="66041,52705;66041,52705;66041,52705;66041,52705" o:connectangles="0,90,180,270"/>
                  </v:shape>
                  <v:shape id="Forma" o:spid="_x0000_s1062" style="position:absolute;left:25272;top:21463;width:293;height:115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/ocwgAAANwAAAAPAAAAZHJzL2Rvd25yZXYueG1sRI9Pi8Iw&#10;FMTvwn6H8IS9aVpZRbqmRRRBj/6BvT6SZ1tsXrpNtN1vvxEEj8PM/IZZFYNtxIM6XztWkE4TEMTa&#10;mZpLBZfzbrIE4QOywcYxKfgjD0X+MVphZlzPR3qcQikihH2GCqoQ2kxKryuy6KeuJY7e1XUWQ5Rd&#10;KU2HfYTbRs6SZCEt1hwXKmxpU5G+ne5Wgf5JljbdzA9brYfwu7/1O7culfocD+tvEIGG8A6/2nuj&#10;YPaVwvNMPAIy/wcAAP//AwBQSwECLQAUAAYACAAAACEA2+H2y+4AAACFAQAAEwAAAAAAAAAAAAAA&#10;AAAAAAAAW0NvbnRlbnRfVHlwZXNdLnhtbFBLAQItABQABgAIAAAAIQBa9CxbvwAAABUBAAALAAAA&#10;AAAAAAAAAAAAAB8BAABfcmVscy8ucmVsc1BLAQItABQABgAIAAAAIQCg9/ocwgAAANwAAAAPAAAA&#10;AAAAAAAAAAAAAAcCAABkcnMvZG93bnJldi54bWxQSwUGAAAAAAMAAwC3AAAA9gIAAAAA&#10;" path="m,10681v,4510,8452,8308,21600,10919l21600,c8452,2374,,6171,,10681xe" filled="f" stroked="f" strokeweight="1pt">
                    <v:stroke miterlimit="4" joinstyle="miter"/>
                    <v:path arrowok="t" o:extrusionok="f" o:connecttype="custom" o:connectlocs="14606,57785;14606,57785;14606,57785;14606,57785" o:connectangles="0,90,180,270"/>
                  </v:shape>
                  <v:oval id="Cerchio" o:spid="_x0000_s1063" style="position:absolute;left:18415;top:23368;width:1270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0VCxQAAANwAAAAPAAAAZHJzL2Rvd25yZXYueG1sRI9Ba8JA&#10;FITvBf/D8oTe6sZQbJu6iiiCFUSa6v2Rfc0Gs29Ddk1Sf71bKPQ4zMw3zHw52Fp01PrKsYLpJAFB&#10;XDhdcang9LV9egXhA7LG2jEp+CEPy8XoYY6Zdj1/UpeHUkQI+wwVmBCaTEpfGLLoJ64hjt63ay2G&#10;KNtS6hb7CLe1TJNkJi1WHBcMNrQ2VFzyq1VgX7b7KZtDdzaH40bfitXu7aNX6nE8rN5BBBrCf/iv&#10;vdMK0ucUfs/EIyAXdwAAAP//AwBQSwECLQAUAAYACAAAACEA2+H2y+4AAACFAQAAEwAAAAAAAAAA&#10;AAAAAAAAAAAAW0NvbnRlbnRfVHlwZXNdLnhtbFBLAQItABQABgAIAAAAIQBa9CxbvwAAABUBAAAL&#10;AAAAAAAAAAAAAAAAAB8BAABfcmVscy8ucmVsc1BLAQItABQABgAIAAAAIQAsX0VC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64" style="position:absolute;left:16383;top:27305;width:1270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+DZxQAAANwAAAAPAAAAZHJzL2Rvd25yZXYueG1sRI/dasJA&#10;FITvC32H5RS8Mxt/sG3qKqIIWhCpbe8P2dNsaPZsyK5J9OndgtDLYWa+YebL3laipcaXjhWMkhQE&#10;ce50yYWCr8/t8AWED8gaK8ek4EIelovHhzlm2nX8Qe0pFCJC2GeowIRQZ1L63JBFn7iaOHo/rrEY&#10;omwKqRvsItxWcpymM2mx5LhgsKa1ofz3dLYK7PP2fcTm0H6bw3Gjr/lq97rvlBo89as3EIH68B++&#10;t3dawXg6gb8z8QjIxQ0AAP//AwBQSwECLQAUAAYACAAAACEA2+H2y+4AAACFAQAAEwAAAAAAAAAA&#10;AAAAAAAAAAAAW0NvbnRlbnRfVHlwZXNdLnhtbFBLAQItABQABgAIAAAAIQBa9CxbvwAAABUBAAAL&#10;AAAAAAAAAAAAAAAAAB8BAABfcmVscy8ucmVsc1BLAQItABQABgAIAAAAIQBDE+DZ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65" style="position:absolute;left:22225;top:23241;width:1549;height:15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nitxQAAANwAAAAPAAAAZHJzL2Rvd25yZXYueG1sRI9Ba8JA&#10;FITvBf/D8oTedBORtkbXIIpgC1Jq9f7IPrPB7NuQ3SZpf323IPQ4zMw3zCofbC06an3lWEE6TUAQ&#10;F05XXCo4f+4nLyB8QNZYOyYF3+QhX48eVphp1/MHdadQighhn6ECE0KTSekLQxb91DXE0bu61mKI&#10;si2lbrGPcFvLWZI8SYsVxwWDDW0NFbfTl1Vgn/dvKZtjdzHH953+KTaHxWuv1ON42CxBBBrCf/je&#10;PmgFs/kc/s7EIyDXvwAAAP//AwBQSwECLQAUAAYACAAAACEA2+H2y+4AAACFAQAAEwAAAAAAAAAA&#10;AAAAAAAAAAAAW0NvbnRlbnRfVHlwZXNdLnhtbFBLAQItABQABgAIAAAAIQBa9CxbvwAAABUBAAAL&#10;AAAAAAAAAAAAAAAAAB8BAABfcmVscy8ucmVsc1BLAQItABQABgAIAAAAIQDM+nit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shape id="Forma" o:spid="_x0000_s1066" style="position:absolute;left:24129;top:23114;width:1385;height:1664;visibility:visible;mso-wrap-style:square;v-text-anchor:middle" coordsize="21600,21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+dvxQAAANwAAAAPAAAAZHJzL2Rvd25yZXYueG1sRI9Pa8JA&#10;FMTvgt9heYXezKahERtdxbYUeqmihp4f2WcSzL4N2c2ffvtuoeBxmJnfMJvdZBoxUOdqywqeohgE&#10;cWF1zaWC/PKxWIFwHlljY5kU/JCD3XY+22Cm7cgnGs6+FAHCLkMFlfdtJqUrKjLoItsSB+9qO4M+&#10;yK6UusMxwE0jkzheSoM1h4UKW3qrqLide6PgMKbfcUO3pfNl/5IcX9+/8uGi1OPDtF+D8DT5e/i/&#10;/akVJM8p/J0JR0BufwEAAP//AwBQSwECLQAUAAYACAAAACEA2+H2y+4AAACFAQAAEwAAAAAAAAAA&#10;AAAAAAAAAAAAW0NvbnRlbnRfVHlwZXNdLnhtbFBLAQItABQABgAIAAAAIQBa9CxbvwAAABUBAAAL&#10;AAAAAAAAAAAAAAAAAB8BAABfcmVscy8ucmVsc1BLAQItABQABgAIAAAAIQAcd+dvxQAAANwAAAAP&#10;AAAAAAAAAAAAAAAAAAcCAABkcnMvZG93bnJldi54bWxQSwUGAAAAAAMAAwC3AAAA+QIAAAAA&#10;" path="m,10641v,5891,5747,10800,13079,10800c16448,21441,19420,20459,21600,18823r,-16200c19222,986,16250,5,13079,5,5747,-159,,4586,,10641xe" filled="f" stroked="f" strokeweight="1pt">
                    <v:stroke miterlimit="4" joinstyle="miter"/>
                    <v:path arrowok="t" o:extrusionok="f" o:connecttype="custom" o:connectlocs="69216,83201;69216,83201;69216,83201;69216,83201" o:connectangles="0,90,180,270"/>
                  </v:shape>
                  <v:oval id="Cerchio" o:spid="_x0000_s1067" style="position:absolute;left:23114;top:25146;width:1727;height:17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NBxAAAANwAAAAPAAAAZHJzL2Rvd25yZXYueG1sRI9Ba8JA&#10;FITvBf/D8oTedKMUa1NXEUVQQURt74/sMxvMvg3ZbZL6692C0OMwM98ws0VnS9FQ7QvHCkbDBARx&#10;5nTBuYKvy2YwBeEDssbSMSn4JQ+Lee9lhql2LZ+oOYdcRAj7FBWYEKpUSp8ZsuiHriKO3tXVFkOU&#10;dS51jW2E21KOk2QiLRYcFwxWtDKU3c4/VoF93+xHbA7Ntzkc1/qeLbcfu1ap1363/AQRqAv/4Wd7&#10;qxWM3ybwdyYeATl/AAAA//8DAFBLAQItABQABgAIAAAAIQDb4fbL7gAAAIUBAAATAAAAAAAAAAAA&#10;AAAAAAAAAABbQ29udGVudF9UeXBlc10ueG1sUEsBAi0AFAAGAAgAAAAhAFr0LFu/AAAAFQEAAAsA&#10;AAAAAAAAAAAAAAAAHwEAAF9yZWxzLy5yZWxzUEsBAi0AFAAGAAgAAAAhAFNkQ0H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shape id="Forma" o:spid="_x0000_s1068" style="position:absolute;left:25018;top:25146;width:496;height:165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sfzwQAAANwAAAAPAAAAZHJzL2Rvd25yZXYueG1sRI/NqsIw&#10;FIT3gu8QjuBOU+VelWoU8SLo0h9we0iObbE5qU209e3NBcHlMDPfMItVa0vxpNoXjhWMhgkIYu1M&#10;wZmC82k7mIHwAdlg6ZgUvMjDatntLDA1ruEDPY8hExHCPkUFeQhVKqXXOVn0Q1cRR+/qaoshyjqT&#10;psYmwm0px0kykRYLjgs5VrTJSd+OD6tAX5KZHW1+939at+G+uzVbt86U6vfa9RxEoDZ8w5/2zigY&#10;/0zh/0w8AnL5BgAA//8DAFBLAQItABQABgAIAAAAIQDb4fbL7gAAAIUBAAATAAAAAAAAAAAAAAAA&#10;AAAAAABbQ29udGVudF9UeXBlc10ueG1sUEsBAi0AFAAGAAgAAAAhAFr0LFu/AAAAFQEAAAsAAAAA&#10;AAAAAAAAAAAAHwEAAF9yZWxzLy5yZWxzUEsBAi0AFAAGAAgAAAAhAEBSx/PBAAAA3AAAAA8AAAAA&#10;AAAAAAAAAAAABwIAAGRycy9kb3ducmV2LnhtbFBLBQYAAAAAAwADALcAAAD1AgAAAAA=&#10;" path="m,10800v,4652,8862,8640,21600,10800l21600,c8862,1994,,6148,,10800xe" filled="f" stroked="f" strokeweight="1pt">
                    <v:stroke miterlimit="4" joinstyle="miter"/>
                    <v:path arrowok="t" o:extrusionok="f" o:connecttype="custom" o:connectlocs="24766,82550;24766,82550;24766,82550;24766,82550" o:connectangles="0,90,180,270"/>
                  </v:shape>
                  <v:shape id="Forma" o:spid="_x0000_s1069" style="position:absolute;left:24002;top:26923;width:1575;height:207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VOBvAAAANwAAAAPAAAAZHJzL2Rvd25yZXYueG1sRE9LCsIw&#10;EN0L3iGM4E5TRUWqUUQRdOkH3A7J2BabSW2irbc3C8Hl4/2X69aW4k21LxwrGA0TEMTamYIzBdfL&#10;fjAH4QOywdIxKfiQh/Wq21lialzDJ3qfQyZiCPsUFeQhVKmUXudk0Q9dRRy5u6sthgjrTJoamxhu&#10;SzlOkpm0WHBsyLGibU76cX5ZBfqWzO1oOz3utG7D8/Bo9m6TKdXvtZsFiEBt+It/7oNRMJ7EtfFM&#10;PAJy9QUAAP//AwBQSwECLQAUAAYACAAAACEA2+H2y+4AAACFAQAAEwAAAAAAAAAAAAAAAAAAAAAA&#10;W0NvbnRlbnRfVHlwZXNdLnhtbFBLAQItABQABgAIAAAAIQBa9CxbvwAAABUBAAALAAAAAAAAAAAA&#10;AAAAAB8BAABfcmVscy8ucmVsc1BLAQItABQABgAIAAAAIQAxzVOBvAAAANwAAAAPAAAAAAAAAAAA&#10;AAAAAAcCAABkcnMvZG93bnJldi54bWxQSwUGAAAAAAMAAwC3AAAA8AIAAAAA&#10;" path="m,10866v,5963,6271,10734,14110,10734c16897,21600,19510,20937,21600,19877r,-18154c19510,663,16897,,14110,,6271,132,,4903,,10866xe" filled="f" stroked="f" strokeweight="1pt">
                    <v:stroke miterlimit="4" joinstyle="miter"/>
                    <v:path arrowok="t" o:extrusionok="f" o:connecttype="custom" o:connectlocs="78741,103506;78741,103506;78741,103506;78741,103506" o:connectangles="0,90,180,270"/>
                  </v:shape>
                  <v:shape id="Forma" o:spid="_x0000_s1070" style="position:absolute;left:22986;top:28956;width:2541;height:140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fYawQAAANwAAAAPAAAAZHJzL2Rvd25yZXYueG1sRI/NqsIw&#10;FIT3gu8QjuBOU+Ve0WoU8SLo0h9we0iObbE5qU209e3NBcHlMDPfMItVa0vxpNoXjhWMhgkIYu1M&#10;wZmC82k7mILwAdlg6ZgUvMjDatntLDA1ruEDPY8hExHCPkUFeQhVKqXXOVn0Q1cRR+/qaoshyjqT&#10;psYmwm0px0kykRYLjgs5VrTJSd+OD6tAX5KpHW1+939at+G+uzVbt86U6vfa9RxEoDZ8w5/2zigY&#10;/8zg/0w8AnL5BgAA//8DAFBLAQItABQABgAIAAAAIQDb4fbL7gAAAIUBAAATAAAAAAAAAAAAAAAA&#10;AAAAAABbQ29udGVudF9UeXBlc10ueG1sUEsBAi0AFAAGAAgAAAAhAFr0LFu/AAAAFQEAAAsAAAAA&#10;AAAAAAAAAAAAHwEAAF9yZWxzLy5yZWxzUEsBAi0AFAAGAAgAAAAhAF6B9hrBAAAA3AAAAA8AAAAA&#10;AAAAAAAAAAAABwIAAGRycy9kb3ducmV2LnhtbFBLBQYAAAAAAwADALcAAAD1AgAAAAA=&#10;" path="m16416,20432v108,390,108,779,216,1168l21600,21600,21600,c19116,1946,17172,5838,16416,10508,15336,4476,12204,195,8424,195,3780,195,,7005,,15373v,2141,216,4281,756,6032l16092,21405v108,-194,216,-583,324,-973xe" filled="f" stroked="f" strokeweight="1pt">
                    <v:stroke miterlimit="4" joinstyle="miter"/>
                    <v:path arrowok="t" o:extrusionok="f" o:connecttype="custom" o:connectlocs="127001,70486;127001,70486;127001,70486;127001,70486" o:connectangles="0,90,180,270"/>
                  </v:shape>
                  <v:shape id="Forma" o:spid="_x0000_s1071" style="position:absolute;left:21081;top:29082;width:1753;height:127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slavAAAANwAAAAPAAAAZHJzL2Rvd25yZXYueG1sRE9LCsIw&#10;EN0L3iGM4M6mCopUo4gi6NIPuB2SsS02k9pEW29vFoLLx/sv152txJsaXzpWME5SEMTamZJzBdfL&#10;fjQH4QOywcoxKfiQh/Wq31tiZlzLJ3qfQy5iCPsMFRQh1JmUXhdk0SeuJo7c3TUWQ4RNLk2DbQy3&#10;lZyk6UxaLDk2FFjTtiD9OL+sAn1L53a8nR53WnfheXi0e7fJlRoOus0CRKAu/MU/98EomEzj/Hgm&#10;HgG5+gIAAP//AwBQSwECLQAUAAYACAAAACEA2+H2y+4AAACFAQAAEwAAAAAAAAAAAAAAAAAAAAAA&#10;W0NvbnRlbnRfVHlwZXNdLnhtbFBLAQItABQABgAIAAAAIQBa9CxbvwAAABUBAAALAAAAAAAAAAAA&#10;AAAAAB8BAABfcmVscy8ucmVsc1BLAQItABQABgAIAAAAIQBKYslavAAAANwAAAAPAAAAAAAAAAAA&#10;AAAAAAcCAABkcnMvZG93bnJldi54bWxQSwUGAAAAAAMAAwC3AAAA8AIAAAAA&#10;" path="m21600,14904c21600,6696,16748,,10800,,4852,,,6696,,14904v,2376,470,4752,1252,6696l20348,21600v782,-1944,1252,-4320,1252,-6696xe" filled="f" stroked="f" strokeweight="1pt">
                    <v:stroke miterlimit="4" joinstyle="miter"/>
                    <v:path arrowok="t" o:extrusionok="f" o:connecttype="custom" o:connectlocs="87631,63501;87631,63501;87631,63501;87631,63501" o:connectangles="0,90,180,270"/>
                  </v:shape>
                  <v:oval id="Cerchio" o:spid="_x0000_s1072" style="position:absolute;left:22098;top:27051;width:1879;height:18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E3oxAAAANwAAAAPAAAAZHJzL2Rvd25yZXYueG1sRI/dasJA&#10;FITvC77DcoTe6SZC/1JXEUVQQaRW7w/Z02wwezZk1yT26d2C0MthZr5hpvPeVqKlxpeOFaTjBARx&#10;7nTJhYLT93r0DsIHZI2VY1JwIw/z2eBpipl2HX9RewyFiBD2GSowIdSZlD43ZNGPXU0cvR/XWAxR&#10;NoXUDXYRbis5SZJXabHkuGCwpqWh/HK8WgX2bb1L2ezbs9kfVvo3X2w+tp1Sz8N+8QkiUB/+w4/2&#10;RiuYvKTwdyYeATm7AwAA//8DAFBLAQItABQABgAIAAAAIQDb4fbL7gAAAIUBAAATAAAAAAAAAAAA&#10;AAAAAAAAAABbQ29udGVudF9UeXBlc10ueG1sUEsBAi0AFAAGAAgAAAAhAFr0LFu/AAAAFQEAAAsA&#10;AAAAAAAAAAAAAAAAHwEAAF9yZWxzLy5yZWxzUEsBAi0AFAAGAAgAAAAhAFlUTe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73" style="position:absolute;left:20193;top:27178;width:1676;height:16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tOfxQAAANwAAAAPAAAAZHJzL2Rvd25yZXYueG1sRI9Ba8JA&#10;FITvBf/D8oTe6sZAbZu6iiiCFUSa6v2Rfc0Gs29Ddk1Sf71bKPQ4zMw3zHw52Fp01PrKsYLpJAFB&#10;XDhdcang9LV9egXhA7LG2jEp+CEPy8XoYY6Zdj1/UpeHUkQI+wwVmBCaTEpfGLLoJ64hjt63ay2G&#10;KNtS6hb7CLe1TJNkJi1WHBcMNrQ2VFzyq1VgX7b7KZtDdzaH40bfitXu7aNX6nE8rN5BBBrCf/iv&#10;vdMK0ucUfs/EIyAXdwAAAP//AwBQSwECLQAUAAYACAAAACEA2+H2y+4AAACFAQAAEwAAAAAAAAAA&#10;AAAAAAAAAAAAW0NvbnRlbnRfVHlwZXNdLnhtbFBLAQItABQABgAIAAAAIQBa9CxbvwAAABUBAAAL&#10;AAAAAAAAAAAAAAAAAB8BAABfcmVscy8ucmVsc1BLAQItABQABgAIAAAAIQCphtOf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74" style="position:absolute;left:23241;top:21336;width:1371;height:1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YExQAAANwAAAAPAAAAZHJzL2Rvd25yZXYueG1sRI9Ba8JA&#10;FITvhf6H5RW8mY2Ktk1dRRRBCyK17f2Rfc2GZt+G7JpEf71bEHocZuYbZr7sbSVaanzpWMEoSUEQ&#10;506XXCj4+twOX0D4gKyxckwKLuRhuXh8mGOmXccf1J5CISKEfYYKTAh1JqXPDVn0iauJo/fjGosh&#10;yqaQusEuwm0lx2k6kxZLjgsGa1obyn9PZ6vAPm/fR2wO7bc5HDf6mq92r/tOqcFTv3oDEagP/+F7&#10;e6cVjKcT+DsTj4Bc3AAAAP//AwBQSwECLQAUAAYACAAAACEA2+H2y+4AAACFAQAAEwAAAAAAAAAA&#10;AAAAAAAAAAAAW0NvbnRlbnRfVHlwZXNdLnhtbFBLAQItABQABgAIAAAAIQBa9CxbvwAAABUBAAAL&#10;AAAAAAAAAAAAAAAAAB8BAABfcmVscy8ucmVsc1BLAQItABQABgAIAAAAIQDGynYE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shape id="Forma" o:spid="_x0000_s1075" style="position:absolute;left:19177;top:29210;width:1524;height:1155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c9ZwQAAANwAAAAPAAAAZHJzL2Rvd25yZXYueG1sRI9Bi8Iw&#10;FITvwv6H8Ba8aaqsItVURBH0qC7s9ZE829LmpTZZW/+9EQSPw8x8w6zWva3FnVpfOlYwGScgiLUz&#10;JecKfi/70QKED8gGa8ek4EEe1tnXYIWpcR2f6H4OuYgQ9ikqKEJoUim9LsiiH7uGOHpX11oMUba5&#10;NC12EW5rOU2SubRYclwosKFtQbo6/1sF+i9Z2Ml2dtxp3Yfboer2bpMrNfzuN0sQgfrwCb/bB6Ng&#10;OvuB15l4BGT2BAAA//8DAFBLAQItABQABgAIAAAAIQDb4fbL7gAAAIUBAAATAAAAAAAAAAAAAAAA&#10;AAAAAABbQ29udGVudF9UeXBlc10ueG1sUEsBAi0AFAAGAAgAAAAhAFr0LFu/AAAAFQEAAAsAAAAA&#10;AAAAAAAAAAAAHwEAAF9yZWxzLy5yZWxzUEsBAi0AFAAGAAgAAAAhADVZz1nBAAAA3AAAAA8AAAAA&#10;AAAAAAAAAAAABwIAAGRycy9kb3ducmV2LnhtbFBLBQYAAAAAAwADALcAAAD1AgAAAAA=&#10;" path="m21600,14242c21600,6409,16740,,10800,,4860,,,6409,,14242v,2848,540,5222,1620,7358l19980,21600v1080,-2136,1620,-4747,1620,-7358xe" filled="f" stroked="f" strokeweight="1pt">
                    <v:stroke miterlimit="4" joinstyle="miter"/>
                    <v:path arrowok="t" o:extrusionok="f" o:connecttype="custom" o:connectlocs="76200,57785;76200,57785;76200,57785;76200,57785" o:connectangles="0,90,180,270"/>
                  </v:shape>
                  <v:oval id="Cerchio" o:spid="_x0000_s1076" style="position:absolute;left:21209;top:25146;width:1549;height:15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0vrxQAAANwAAAAPAAAAZHJzL2Rvd25yZXYueG1sRI9Ba8JA&#10;FITvBf/D8oTedBPBtkbXIIpgC1Jq9f7IPrPB7NuQ3SZpf323IPQ4zMw3zCofbC06an3lWEE6TUAQ&#10;F05XXCo4f+4nLyB8QNZYOyYF3+QhX48eVphp1/MHdadQighhn6ECE0KTSekLQxb91DXE0bu61mKI&#10;si2lbrGPcFvLWZI8SYsVxwWDDW0NFbfTl1Vgn/dvKZtjdzHH953+KTaHxWuv1ON42CxBBBrCf/je&#10;PmgFs/kc/s7EIyDXvwAAAP//AwBQSwECLQAUAAYACAAAACEA2+H2y+4AAACFAQAAEwAAAAAAAAAA&#10;AAAAAAAAAAAAW0NvbnRlbnRfVHlwZXNdLnhtbFBLAQItABQABgAIAAAAIQBa9CxbvwAAABUBAAAL&#10;AAAAAAAAAAAAAAAAAB8BAABfcmVscy8ucmVsc1BLAQItABQABgAIAAAAIQAmb0vr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77" style="position:absolute;left:18796;top:11811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dWcxAAAANwAAAAPAAAAZHJzL2Rvd25yZXYueG1sRI9Ba8JA&#10;FITvBf/D8oTedKNQa1NXEUVQQURt74/sMxvMvg3ZbZL6692C0OMwM98ws0VnS9FQ7QvHCkbDBARx&#10;5nTBuYKvy2YwBeEDssbSMSn4JQ+Lee9lhql2LZ+oOYdcRAj7FBWYEKpUSp8ZsuiHriKO3tXVFkOU&#10;dS51jW2E21KOk2QiLRYcFwxWtDKU3c4/VoF93+xHbA7Ntzkc1/qeLbcfu1ap1363/AQRqAv/4Wd7&#10;qxWM3ybwdyYeATl/AAAA//8DAFBLAQItABQABgAIAAAAIQDb4fbL7gAAAIUBAAATAAAAAAAAAAAA&#10;AAAAAAAAAABbQ29udGVudF9UeXBlc10ueG1sUEsBAi0AFAAGAAgAAAAhAFr0LFu/AAAAFQEAAAsA&#10;AAAAAAAAAAAAAAAAHwEAAF9yZWxzLy5yZWxzUEsBAi0AFAAGAAgAAAAhANa91Z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78" style="position:absolute;left:16891;top:7874;width:203;height:2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XAHxQAAANwAAAAPAAAAZHJzL2Rvd25yZXYueG1sRI9Ba8JA&#10;FITvhf6H5RV6002Eqk1dg7QIKoio7f2Rfc2GZt+G7DZJ/fWuIPQ4zMw3zCIfbC06an3lWEE6TkAQ&#10;F05XXCr4PK9HcxA+IGusHZOCP/KQLx8fFphp1/ORulMoRYSwz1CBCaHJpPSFIYt+7Bri6H271mKI&#10;si2lbrGPcFvLSZJMpcWK44LBht4NFT+nX6vAzta7lM2++zL7w4e+FKvN67ZX6vlpWL2BCDSE//C9&#10;vdEKJi8zuJ2JR0AurwAAAP//AwBQSwECLQAUAAYACAAAACEA2+H2y+4AAACFAQAAEwAAAAAAAAAA&#10;AAAAAAAAAAAAW0NvbnRlbnRfVHlwZXNdLnhtbFBLAQItABQABgAIAAAAIQBa9CxbvwAAABUBAAAL&#10;AAAAAAAAAAAAAAAAAB8BAABfcmVscy8ucmVsc1BLAQItABQABgAIAAAAIQC58XAH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79" style="position:absolute;left:15494;top:25400;width:1016;height: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uR1wQAAANwAAAAPAAAAZHJzL2Rvd25yZXYueG1sRE9da8Iw&#10;FH0X/A/hCnvTVEHdqlFEEXQgY26+X5prU2xuShPbzl9vHgY+Hs73ct3ZUjRU+8KxgvEoAUGcOV1w&#10;ruD3Zz98B+EDssbSMSn4Iw/rVb+3xFS7lr+pOYdcxBD2KSowIVSplD4zZNGPXEUcuaurLYYI61zq&#10;GtsYbks5SZKZtFhwbDBY0dZQdjvfrQI733+O2Zyaizl97fQj2xw+jq1Sb4NuswARqAsv8b/7oBVM&#10;pnFtPBOPgFw9AQAA//8DAFBLAQItABQABgAIAAAAIQDb4fbL7gAAAIUBAAATAAAAAAAAAAAAAAAA&#10;AAAAAABbQ29udGVudF9UeXBlc10ueG1sUEsBAi0AFAAGAAgAAAAhAFr0LFu/AAAAFQEAAAsAAAAA&#10;AAAAAAAAAAAAHwEAAF9yZWxzLy5yZWxzUEsBAi0AFAAGAAgAAAAhAMhu5HX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080" style="position:absolute;left:15748;top:17653;width:635;height: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kHuxQAAANwAAAAPAAAAZHJzL2Rvd25yZXYueG1sRI9Ba8JA&#10;FITvQv/D8gq96UahWlM3QVoELYho2/sj+5oNzb4N2W0S/fVdQfA4zMw3zCofbC06an3lWMF0koAg&#10;LpyuuFTw9bkZv4DwAVlj7ZgUnMlDnj2MVphq1/ORulMoRYSwT1GBCaFJpfSFIYt+4hri6P241mKI&#10;si2lbrGPcFvLWZLMpcWK44LBht4MFb+nP6vALjYfUzb77tvsD+/6Uqy3y12v1NPjsH4FEWgI9/Ct&#10;vdUKZs9LuJ6JR0Bm/wAAAP//AwBQSwECLQAUAAYACAAAACEA2+H2y+4AAACFAQAAEwAAAAAAAAAA&#10;AAAAAAAAAAAAW0NvbnRlbnRfVHlwZXNdLnhtbFBLAQItABQABgAIAAAAIQBa9CxbvwAAABUBAAAL&#10;AAAAAAAAAAAAAAAAAB8BAABfcmVscy8ucmVsc1BLAQItABQABgAIAAAAIQCnIkHu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81" style="position:absolute;left:15621;top:21590;width:838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CLOwgAAANwAAAAPAAAAZHJzL2Rvd25yZXYueG1sRE/Pa8Iw&#10;FL4L+x/CG3jT1B7qVo1SNgQnlDE374/mrSlrXkoT286/3hwGO358v7f7ybZioN43jhWslgkI4srp&#10;hmsFX5+HxRMIH5A1to5JwS952O8eZlvMtRv5g4ZzqEUMYZ+jAhNCl0vpK0MW/dJ1xJH7dr3FEGFf&#10;S93jGMNtK9MkyaTFhmODwY5eDFU/56tVYNeH04pNOVxM+f6qb1VxfH4blZo/TsUGRKAp/Iv/3Eet&#10;IM3i/HgmHgG5uwMAAP//AwBQSwECLQAUAAYACAAAACEA2+H2y+4AAACFAQAAEwAAAAAAAAAAAAAA&#10;AAAAAAAAW0NvbnRlbnRfVHlwZXNdLnhtbFBLAQItABQABgAIAAAAIQBa9CxbvwAAABUBAAALAAAA&#10;AAAAAAAAAAAAAB8BAABfcmVscy8ucmVsc1BLAQItABQABgAIAAAAIQD4dCLO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082" style="position:absolute;left:15748;top:13843;width:431;height: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IdVxAAAANwAAAAPAAAAZHJzL2Rvd25yZXYueG1sRI9Pa8JA&#10;FMTvBb/D8gRvdRMPtkZXEYugBSn+uz+yz2ww+zZkt0n003cLhR6HmfkNs1j1thItNb50rCAdJyCI&#10;c6dLLhRcztvXdxA+IGusHJOCB3lYLQcvC8y06/hI7SkUIkLYZ6jAhFBnUvrckEU/djVx9G6usRii&#10;bAqpG+wi3FZykiRTabHkuGCwpo2h/H76tgrs2/YzZXNor+bw9aGf+Xo323dKjYb9eg4iUB/+w3/t&#10;nVYwmabweyYeAbn8AQAA//8DAFBLAQItABQABgAIAAAAIQDb4fbL7gAAAIUBAAATAAAAAAAAAAAA&#10;AAAAAAAAAABbQ29udGVudF9UeXBlc10ueG1sUEsBAi0AFAAGAAgAAAAhAFr0LFu/AAAAFQEAAAsA&#10;AAAAAAAAAAAAAAAAHwEAAF9yZWxzLy5yZWxzUEsBAi0AFAAGAAgAAAAhAJc4h1X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3" style="position:absolute;left:17018;top:4064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hkixAAAANwAAAAPAAAAZHJzL2Rvd25yZXYueG1sRI9Pa8JA&#10;FMTvBb/D8gRvdWMOtkZXEYugBSn+uz+yz2ww+zZkt0n003cLhR6HmfkNs1j1thItNb50rGAyTkAQ&#10;506XXCi4nLev7yB8QNZYOSYFD/KwWg5eFphp1/GR2lMoRISwz1CBCaHOpPS5IYt+7Gri6N1cYzFE&#10;2RRSN9hFuK1kmiRTabHkuGCwpo2h/H76tgrs2/ZzwubQXs3h60M/8/Vutu+UGg379RxEoD78h//a&#10;O60gnabweyYeAbn8AQAA//8DAFBLAQItABQABgAIAAAAIQDb4fbL7gAAAIUBAAATAAAAAAAAAAAA&#10;AAAAAAAAAABbQ29udGVudF9UeXBlc10ueG1sUEsBAi0AFAAGAAgAAAAhAFr0LFu/AAAAFQEAAAsA&#10;AAAAAAAAAAAAAAAAHwEAAF9yZWxzLy5yZWxzUEsBAi0AFAAGAAgAAAAhAGfqGSL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4" style="position:absolute;left:16637;top:15748;width:609;height: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ry5xAAAANwAAAAPAAAAZHJzL2Rvd25yZXYueG1sRI9Ba8JA&#10;FITvBf/D8oTedKMFa1NXEUVQQURt74/sMxvMvg3ZbZL6692C0OMwM98ws0VnS9FQ7QvHCkbDBARx&#10;5nTBuYKvy2YwBeEDssbSMSn4JQ+Lee9lhql2LZ+oOYdcRAj7FBWYEKpUSp8ZsuiHriKO3tXVFkOU&#10;dS51jW2E21KOk2QiLRYcFwxWtDKU3c4/VoF93+xHbA7Ntzkc1/qeLbcfu1ap1363/AQRqAv/4Wd7&#10;qxWMJ2/wdyYeATl/AAAA//8DAFBLAQItABQABgAIAAAAIQDb4fbL7gAAAIUBAAATAAAAAAAAAAAA&#10;AAAAAAAAAABbQ29udGVudF9UeXBlc10ueG1sUEsBAi0AFAAGAAgAAAAhAFr0LFu/AAAAFQEAAAsA&#10;AAAAAAAAAAAAAAAAHwEAAF9yZWxzLy5yZWxzUEsBAi0AFAAGAAgAAAAhAAimvLn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5" style="position:absolute;left:16510;top:23368;width:1092;height:10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yTNxAAAANwAAAAPAAAAZHJzL2Rvd25yZXYueG1sRI9Ba8JA&#10;FITvBf/D8oTedKMUa1NXEUVQQURt74/sMxvMvg3ZbZL6692C0OMwM98ws0VnS9FQ7QvHCkbDBARx&#10;5nTBuYKvy2YwBeEDssbSMSn4JQ+Lee9lhql2LZ+oOYdcRAj7FBWYEKpUSp8ZsuiHriKO3tXVFkOU&#10;dS51jW2E21KOk2QiLRYcFwxWtDKU3c4/VoF93+xHbA7Ntzkc1/qeLbcfu1ap1363/AQRqAv/4Wd7&#10;qxWMJ2/wdyYeATl/AAAA//8DAFBLAQItABQABgAIAAAAIQDb4fbL7gAAAIUBAAATAAAAAAAAAAAA&#10;AAAAAAAAAABbQ29udGVudF9UeXBlc10ueG1sUEsBAi0AFAAGAAgAAAAhAFr0LFu/AAAAFQEAAAsA&#10;AAAAAAAAAAAAAAAAHwEAAF9yZWxzLy5yZWxzUEsBAi0AFAAGAAgAAAAhAIdPJM3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6" style="position:absolute;left:17907;top:5969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4FWxAAAANwAAAAPAAAAZHJzL2Rvd25yZXYueG1sRI9Ba8JA&#10;FITvBf/D8oTedKNQa1NXEUVQQURt74/sMxvMvg3ZbZL6692C0OMwM98ws0VnS9FQ7QvHCkbDBARx&#10;5nTBuYKvy2YwBeEDssbSMSn4JQ+Lee9lhql2LZ+oOYdcRAj7FBWYEKpUSp8ZsuiHriKO3tXVFkOU&#10;dS51jW2E21KOk2QiLRYcFwxWtDKU3c4/VoF93+xHbA7Ntzkc1/qeLbcfu1ap1363/AQRqAv/4Wd7&#10;qxWMJ2/wdyYeATl/AAAA//8DAFBLAQItABQABgAIAAAAIQDb4fbL7gAAAIUBAAATAAAAAAAAAAAA&#10;AAAAAAAAAABbQ29udGVudF9UeXBlc10ueG1sUEsBAi0AFAAGAAgAAAAhAFr0LFu/AAAAFQEAAAsA&#10;AAAAAAAAAAAAAAAAHwEAAF9yZWxzLy5yZWxzUEsBAi0AFAAGAAgAAAAhAOgDgVb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7" style="position:absolute;left:16510;top:19558;width:863;height:8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R8hxAAAANwAAAAPAAAAZHJzL2Rvd25yZXYueG1sRI9Ba8JA&#10;FITvgv9heYXedKOHqNFVxCJYQYra3h/ZZzY0+zZkt0naX+8KBY/DzHzDrDa9rURLjS8dK5iMExDE&#10;udMlFwo+r/vRHIQPyBorx6Tglzxs1sPBCjPtOj5TewmFiBD2GSowIdSZlD43ZNGPXU0cvZtrLIYo&#10;m0LqBrsIt5WcJkkqLZYcFwzWtDOUf19+rAI72x8nbE7tlzl9vOm/fHtYvHdKvb702yWIQH14hv/b&#10;B61gmqbwOBOPgFzfAQAA//8DAFBLAQItABQABgAIAAAAIQDb4fbL7gAAAIUBAAATAAAAAAAAAAAA&#10;AAAAAAAAAABbQ29udGVudF9UeXBlc10ueG1sUEsBAi0AFAAGAAgAAAAhAFr0LFu/AAAAFQEAAAsA&#10;AAAAAAAAAAAAAAAAHwEAAF9yZWxzLy5yZWxzUEsBAi0AFAAGAAgAAAAhABjRHyH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8" style="position:absolute;left:14605;top:19558;width:736;height: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bq6xAAAANwAAAAPAAAAZHJzL2Rvd25yZXYueG1sRI9Pi8Iw&#10;FMTvgt8hPMHbmupBd6tRZBfBFWRZ/9wfzbMpNi+liW3XT2+EBY/DzPyGWaw6W4qGal84VjAeJSCI&#10;M6cLzhWcjpu3dxA+IGssHZOCP/KwWvZ7C0y1a/mXmkPIRYSwT1GBCaFKpfSZIYt+5Cri6F1cbTFE&#10;WedS19hGuC3lJEmm0mLBccFgRZ+GsuvhZhXY2WY3ZrNvzmb/86Xv2Xr78d0qNRx06zmIQF14hf/b&#10;W61gMp3B80w8AnL5AAAA//8DAFBLAQItABQABgAIAAAAIQDb4fbL7gAAAIUBAAATAAAAAAAAAAAA&#10;AAAAAAAAAABbQ29udGVudF9UeXBlc10ueG1sUEsBAi0AFAAGAAgAAAAhAFr0LFu/AAAAFQEAAAsA&#10;AAAAAAAAAAAAAAAAHwEAAF9yZWxzLy5yZWxzUEsBAi0AFAAGAAgAAAAhAHedurr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89" style="position:absolute;left:18034;top:2032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i7IwgAAANwAAAAPAAAAZHJzL2Rvd25yZXYueG1sRE/Pa8Iw&#10;FL4L+x/CG3jT1B7qVo1SNgQnlDE374/mrSlrXkoT286/3hwGO358v7f7ybZioN43jhWslgkI4srp&#10;hmsFX5+HxRMIH5A1to5JwS952O8eZlvMtRv5g4ZzqEUMYZ+jAhNCl0vpK0MW/dJ1xJH7dr3FEGFf&#10;S93jGMNtK9MkyaTFhmODwY5eDFU/56tVYNeH04pNOVxM+f6qb1VxfH4blZo/TsUGRKAp/Iv/3Eet&#10;IM3i2ngmHgG5uwMAAP//AwBQSwECLQAUAAYACAAAACEA2+H2y+4AAACFAQAAEwAAAAAAAAAAAAAA&#10;AAAAAAAAW0NvbnRlbnRfVHlwZXNdLnhtbFBLAQItABQABgAIAAAAIQBa9CxbvwAAABUBAAALAAAA&#10;AAAAAAAAAAAAAB8BAABfcmVscy8ucmVsc1BLAQItABQABgAIAAAAIQAGAi7I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090" style="position:absolute;left:14859;top:11811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otTxAAAANwAAAAPAAAAZHJzL2Rvd25yZXYueG1sRI9Ba8JA&#10;FITvBf/D8oTe6kYPVqOrSItgBRGj3h/ZZzaYfRuy2yT113cLBY/DzHzDLNe9rURLjS8dKxiPEhDE&#10;udMlFwou5+3bDIQPyBorx6TghzysV4OXJabadXyiNguFiBD2KSowIdSplD43ZNGPXE0cvZtrLIYo&#10;m0LqBrsIt5WcJMlUWiw5Lhis6cNQfs++rQL7vt2P2RzaqzkcP/Uj3+zmX51Sr8N+swARqA/P8H97&#10;pxVMpnP4OxOPgFz9AgAA//8DAFBLAQItABQABgAIAAAAIQDb4fbL7gAAAIUBAAATAAAAAAAAAAAA&#10;AAAAAAAAAABbQ29udGVudF9UeXBlc10ueG1sUEsBAi0AFAAGAAgAAAAhAFr0LFu/AAAAFQEAAAsA&#10;AAAAAAAAAAAAAAAAHwEAAF9yZWxzLy5yZWxzUEsBAi0AFAAGAAgAAAAhAGlOi1P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91" style="position:absolute;left:14732;top:15748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bQTwgAAANwAAAAPAAAAZHJzL2Rvd25yZXYueG1sRE/Pa8Iw&#10;FL4L+x/CG+ymqT2sWo1SNgQ3KKKb90fz1pQ1L6XJ2m5//XIQPH58v7f7ybZioN43jhUsFwkI4srp&#10;hmsFnx+H+QqED8gaW8ek4Jc87HcPsy3m2o18puESahFD2OeowITQ5VL6ypBFv3AdceS+XG8xRNjX&#10;Uvc4xnDbyjRJnqXFhmODwY5eDFXflx+rwGaH9yWbcria8vSq/6riuH4blXp6nIoNiEBTuItv7qNW&#10;kGZxfjwTj4Dc/QMAAP//AwBQSwECLQAUAAYACAAAACEA2+H2y+4AAACFAQAAEwAAAAAAAAAAAAAA&#10;AAAAAAAAW0NvbnRlbnRfVHlwZXNdLnhtbFBLAQItABQABgAIAAAAIQBa9CxbvwAAABUBAAALAAAA&#10;AAAAAAAAAAAAAB8BAABfcmVscy8ucmVsc1BLAQItABQABgAIAAAAIQB9rbQT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092" style="position:absolute;left:14986;top:8001;width:152;height: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RGIxAAAANwAAAAPAAAAZHJzL2Rvd25yZXYueG1sRI9Pa8JA&#10;FMTvBb/D8gRvdRMPWqOriEXQghT/3R/ZZzaYfRuy2yT203cLhR6HmfkNs1z3thItNb50rCAdJyCI&#10;c6dLLhRcL7vXNxA+IGusHJOCJ3lYrwYvS8y06/hE7TkUIkLYZ6jAhFBnUvrckEU/djVx9O6usRii&#10;bAqpG+wi3FZykiRTabHkuGCwpq2h/HH+sgrsbPeRsjm2N3P8fNff+WY/P3RKjYb9ZgEiUB/+w3/t&#10;vVYwmaXweyYeAbn6AQAA//8DAFBLAQItABQABgAIAAAAIQDb4fbL7gAAAIUBAAATAAAAAAAAAAAA&#10;AAAAAAAAAABbQ29udGVudF9UeXBlc10ueG1sUEsBAi0AFAAGAAgAAAAhAFr0LFu/AAAAFQEAAAsA&#10;AAAAAAAAAAAAAAAAHwEAAF9yZWxzLy5yZWxzUEsBAi0AFAAGAAgAAAAhABLhEY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93" style="position:absolute;left:14986;top:4064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4//xAAAANwAAAAPAAAAZHJzL2Rvd25yZXYueG1sRI9Pa8JA&#10;FMTvBb/D8gRvdWMOWqOriEXQghT/3R/ZZzaYfRuy2yT203cLhR6HmfkNs1z3thItNb50rGAyTkAQ&#10;506XXCi4XnavbyB8QNZYOSYFT/KwXg1elphp1/GJ2nMoRISwz1CBCaHOpPS5IYt+7Gri6N1dYzFE&#10;2RRSN9hFuK1kmiRTabHkuGCwpq2h/HH+sgrsbPcxYXNsb+b4+a6/881+fuiUGg37zQJEoD78h//a&#10;e60gnaXweyYeAbn6AQAA//8DAFBLAQItABQABgAIAAAAIQDb4fbL7gAAAIUBAAATAAAAAAAAAAAA&#10;AAAAAAAAAABbQ29udGVudF9UeXBlc10ueG1sUEsBAi0AFAAGAAgAAAAhAFr0LFu/AAAAFQEAAAsA&#10;AAAAAAAAAAAAAAAAHwEAAF9yZWxzLy5yZWxzUEsBAi0AFAAGAAgAAAAhAOIzj//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94" style="position:absolute;left:15875;top:9906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ypkxQAAANwAAAAPAAAAZHJzL2Rvd25yZXYueG1sRI9Ba8JA&#10;FITvhf6H5RV6000sqE1dg7QIKoio7f2Rfc2GZt+G7DZJ/fWuIPQ4zMw3zCIfbC06an3lWEE6TkAQ&#10;F05XXCr4PK9HcxA+IGusHZOCP/KQLx8fFphp1/ORulMoRYSwz1CBCaHJpPSFIYt+7Bri6H271mKI&#10;si2lbrGPcFvLSZJMpcWK44LBht4NFT+nX6vAzta7lM2++zL7w4e+FKvN67ZX6vlpWL2BCDSE//C9&#10;vdEKJrMXuJ2JR0AurwAAAP//AwBQSwECLQAUAAYACAAAACEA2+H2y+4AAACFAQAAEwAAAAAAAAAA&#10;AAAAAAAAAAAAW0NvbnRlbnRfVHlwZXNdLnhtbFBLAQItABQABgAIAAAAIQBa9CxbvwAAABUBAAAL&#10;AAAAAAAAAAAAAAAAAB8BAABfcmVscy8ucmVsc1BLAQItABQABgAIAAAAIQCNfypk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line id="Linea" o:spid="_x0000_s1095" style="position:absolute;visibility:visible;mso-wrap-style:square" from="16002,2032" to="16129,2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x72xQAAANwAAAAPAAAAZHJzL2Rvd25yZXYueG1sRI9Ba8JA&#10;FITvBf/D8gRvzUaxKjGr2EKglx6qFj0+ss9sMPs2zW6T9N93C4Ueh5n5hsn3o21ET52vHSuYJykI&#10;4tLpmisF51PxuAHhA7LGxjEp+CYP+93kIcdMu4HfqT+GSkQI+wwVmBDaTEpfGrLoE9cSR+/mOosh&#10;yq6SusMhwm0jF2m6khZrjgsGW3oxVN6PX1bB00e/qq+n58Je3orzJ6Ee1kYrNZuOhy2IQGP4D/+1&#10;X7WCxXoJv2fiEZC7HwAAAP//AwBQSwECLQAUAAYACAAAACEA2+H2y+4AAACFAQAAEwAAAAAAAAAA&#10;AAAAAAAAAAAAW0NvbnRlbnRfVHlwZXNdLnhtbFBLAQItABQABgAIAAAAIQBa9CxbvwAAABUBAAAL&#10;AAAAAAAAAAAAAAAAAB8BAABfcmVscy8ucmVsc1BLAQItABQABgAIAAAAIQCJ/x72xQAAANwAAAAP&#10;AAAAAAAAAAAAAAAAAAcCAABkcnMvZG93bnJldi54bWxQSwUGAAAAAAMAAwC3AAAA+QIAAAAA&#10;" stroked="f" strokeweight="1pt">
                    <v:stroke miterlimit="4" joinstyle="miter"/>
                  </v:line>
                  <v:oval id="Cerchio" o:spid="_x0000_s1096" style="position:absolute;left:20447;top:19431;width:1092;height:10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heLxQAAANwAAAAPAAAAZHJzL2Rvd25yZXYueG1sRI9Ba8JA&#10;FITvhf6H5RV6002Eqk1dg7QIKoio7f2Rfc2GZt+G7DZJ/fWuIPQ4zMw3zCIfbC06an3lWEE6TkAQ&#10;F05XXCr4PK9HcxA+IGusHZOCP/KQLx8fFphp1/ORulMoRYSwz1CBCaHJpPSFIYt+7Bri6H271mKI&#10;si2lbrGPcFvLSZJMpcWK44LBht4NFT+nX6vAzta7lM2++zL7w4e+FKvN67ZX6vlpWL2BCDSE//C9&#10;vdEKJrMXuJ2JR0AurwAAAP//AwBQSwECLQAUAAYACAAAACEA2+H2y+4AAACFAQAAEwAAAAAAAAAA&#10;AAAAAAAAAAAAW0NvbnRlbnRfVHlwZXNdLnhtbFBLAQItABQABgAIAAAAIQBa9CxbvwAAABUBAAAL&#10;AAAAAAAAAAAAAAAAAB8BAABfcmVscy8ucmVsc1BLAQItABQABgAIAAAAIQBt2heL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097" style="position:absolute;left:14478;top:23495;width:939;height:9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In8xAAAANwAAAAPAAAAZHJzL2Rvd25yZXYueG1sRI9Pi8Iw&#10;FMTvgt8hPMHbmupBd6tRZBfBFWRZ/9wfzbMpNi+liW3XT2+EBY/DzPyGWaw6W4qGal84VjAeJSCI&#10;M6cLzhWcjpu3dxA+IGssHZOCP/KwWvZ7C0y1a/mXmkPIRYSwT1GBCaFKpfSZIYt+5Cri6F1cbTFE&#10;WedS19hGuC3lJEmm0mLBccFgRZ+GsuvhZhXY2WY3ZrNvzmb/86Xv2Xr78d0qNRx06zmIQF14hf/b&#10;W61gMpvC80w8AnL5AAAA//8DAFBLAQItABQABgAIAAAAIQDb4fbL7gAAAIUBAAATAAAAAAAAAAAA&#10;AAAAAAAAAABbQ29udGVudF9UeXBlc10ueG1sUEsBAi0AFAAGAAgAAAAhAFr0LFu/AAAAFQEAAAsA&#10;AAAAAAAAAAAAAAAAHwEAAF9yZWxzLy5yZWxzUEsBAi0AFAAGAAgAAAAhAJ0Iif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98" style="position:absolute;left:14478;top:27432;width:1092;height:10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CxnxAAAANwAAAAPAAAAZHJzL2Rvd25yZXYueG1sRI9Pa8JA&#10;FMTvBb/D8gRvdaMHU6OriEXQghT/3R/ZZzaYfRuy2yT203cLhR6HmfkNs1z3thItNb50rGAyTkAQ&#10;506XXCi4XnavbyB8QNZYOSYFT/KwXg1elphp1/GJ2nMoRISwz1CBCaHOpPS5IYt+7Gri6N1dYzFE&#10;2RRSN9hFuK3kNElm0mLJccFgTVtD+eP8ZRXYdPcxYXNsb+b4+a6/881+fuiUGg37zQJEoD78h//a&#10;e61gmqbweyYeAbn6AQAA//8DAFBLAQItABQABgAIAAAAIQDb4fbL7gAAAIUBAAATAAAAAAAAAAAA&#10;AAAAAAAAAABbQ29udGVudF9UeXBlc10ueG1sUEsBAi0AFAAGAAgAAAAhAFr0LFu/AAAAFQEAAAsA&#10;AAAAAAAAAAAAAAAAHwEAAF9yZWxzLy5yZWxzUEsBAi0AFAAGAAgAAAAhAPJELGf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099" style="position:absolute;left:16002;top:5969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7gVwgAAANwAAAAPAAAAZHJzL2Rvd25yZXYueG1sRE/Pa8Iw&#10;FL4L+x/CG+ymqT2sWo1SNgQ3KKKb90fz1pQ1L6XJ2m5//XIQPH58v7f7ybZioN43jhUsFwkI4srp&#10;hmsFnx+H+QqED8gaW8ek4Jc87HcPsy3m2o18puESahFD2OeowITQ5VL6ypBFv3AdceS+XG8xRNjX&#10;Uvc4xnDbyjRJnqXFhmODwY5eDFXflx+rwGaH9yWbcria8vSq/6riuH4blXp6nIoNiEBTuItv7qNW&#10;kGZxbTwTj4Dc/QMAAP//AwBQSwECLQAUAAYACAAAACEA2+H2y+4AAACFAQAAEwAAAAAAAAAAAAAA&#10;AAAAAAAAW0NvbnRlbnRfVHlwZXNdLnhtbFBLAQItABQABgAIAAAAIQBa9CxbvwAAABUBAAALAAAA&#10;AAAAAAAAAAAAAB8BAABfcmVscy8ucmVsc1BLAQItABQABgAIAAAAIQCD27gV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00" style="position:absolute;left:19431;top:21463;width:1117;height:11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x2OxQAAANwAAAAPAAAAZHJzL2Rvd25yZXYueG1sRI9Pa8JA&#10;FMTvhX6H5RV6qxs9aE3dBGkRrCDFP70/ss9sMPs2ZNck7ad3BcHjMDO/YRb5YGvRUesrxwrGowQE&#10;ceF0xaWC42H19g7CB2SNtWNS8Ece8uz5aYGpdj3vqNuHUkQI+xQVmBCaVEpfGLLoR64hjt7JtRZD&#10;lG0pdYt9hNtaTpJkKi1WHBcMNvRpqDjvL1aBna02Yzbb7tdsf770f7Fcz797pV5fhuUHiEBDeITv&#10;7bVWMJnN4XYmHgGZXQEAAP//AwBQSwECLQAUAAYACAAAACEA2+H2y+4AAACFAQAAEwAAAAAAAAAA&#10;AAAAAAAAAAAAW0NvbnRlbnRfVHlwZXNdLnhtbFBLAQItABQABgAIAAAAIQBa9CxbvwAAABUBAAAL&#10;AAAAAAAAAAAAAAAAAB8BAABfcmVscy8ucmVsc1BLAQItABQABgAIAAAAIQDslx2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01" style="position:absolute;left:19939;top:2032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MQ0wQAAANwAAAAPAAAAZHJzL2Rvd25yZXYueG1sRE/LisIw&#10;FN0P+A/hCu7GVBfqVKOIIqggw/jYX5prU2xuShPbzny9WQizPJz3YtXZUjRU+8KxgtEwAUGcOV1w&#10;ruB62X3OQPiArLF0TAp+ycNq2ftYYKpdyz/UnEMuYgj7FBWYEKpUSp8ZsuiHriKO3N3VFkOEdS51&#10;jW0Mt6UcJ8lEWiw4NhisaGMoe5yfVoGd7o4jNqfmZk7fW/2Xrfdfh1apQb9bz0EE6sK/+O3eawXj&#10;WZwfz8QjIJcvAAAA//8DAFBLAQItABQABgAIAAAAIQDb4fbL7gAAAIUBAAATAAAAAAAAAAAAAAAA&#10;AAAAAABbQ29udGVudF9UeXBlc10ueG1sUEsBAi0AFAAGAAgAAAAhAFr0LFu/AAAAFQEAAAsAAAAA&#10;AAAAAAAAAAAAHwEAAF9yZWxzLy5yZWxzUEsBAi0AFAAGAAgAAAAhAEh4xDT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02" style="position:absolute;left:19685;top:13716;width:558;height:5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GGvxAAAANwAAAAPAAAAZHJzL2Rvd25yZXYueG1sRI9Pa8JA&#10;FMTvBb/D8gRvdRMPVqOriEXQghT/3R/ZZzaYfRuy2yT203cLhR6HmfkNs1z3thItNb50rCAdJyCI&#10;c6dLLhRcL7vXGQgfkDVWjknBkzysV4OXJWbadXyi9hwKESHsM1RgQqgzKX1uyKIfu5o4enfXWAxR&#10;NoXUDXYRbis5SZKptFhyXDBY09ZQ/jh/WQX2bfeRsjm2N3P8fNff+WY/P3RKjYb9ZgEiUB/+w3/t&#10;vVYwmaXweyYeAbn6AQAA//8DAFBLAQItABQABgAIAAAAIQDb4fbL7gAAAIUBAAATAAAAAAAAAAAA&#10;AAAAAAAAAABbQ29udGVudF9UeXBlc10ueG1sUEsBAi0AFAAGAAgAAAAhAFr0LFu/AAAAFQEAAAsA&#10;AAAAAAAAAAAAAAAAHwEAAF9yZWxzLy5yZWxzUEsBAi0AFAAGAAgAAAAhACc0Ya/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03" style="position:absolute;left:19812;top:9906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v/YxAAAANwAAAAPAAAAZHJzL2Rvd25yZXYueG1sRI9Pa8JA&#10;FMTvBb/D8gRvdWMOVqOriEXQghT/3R/ZZzaYfRuy2yT203cLhR6HmfkNs1z3thItNb50rGAyTkAQ&#10;506XXCi4XnavMxA+IGusHJOCJ3lYrwYvS8y06/hE7TkUIkLYZ6jAhFBnUvrckEU/djVx9O6usRii&#10;bAqpG+wi3FYyTZKptFhyXDBY09ZQ/jh/WQX2bfcxYXNsb+b4+a6/881+fuiUGg37zQJEoD78h//a&#10;e60gnaXweyYeAbn6AQAA//8DAFBLAQItABQABgAIAAAAIQDb4fbL7gAAAIUBAAATAAAAAAAAAAAA&#10;AAAAAAAAAABbQ29udGVudF9UeXBlc10ueG1sUEsBAi0AFAAGAAgAAAAhAFr0LFu/AAAAFQEAAAsA&#10;AAAAAAAAAAAAAAAAHwEAAF9yZWxzLy5yZWxzUEsBAi0AFAAGAAgAAAAhANfm/9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04" style="position:absolute;left:20955;top:3937;width:101;height: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lpDxQAAANwAAAAPAAAAZHJzL2Rvd25yZXYueG1sRI9Ba8JA&#10;FITvBf/D8gRvulGh1dRNEIugBSnV9v7IvmaD2bchu01if323IPQ4zMw3zCYfbC06an3lWMF8loAg&#10;LpyuuFTwcdlPVyB8QNZYOyYFN/KQZ6OHDaba9fxO3TmUIkLYp6jAhNCkUvrCkEU/cw1x9L5cazFE&#10;2ZZSt9hHuK3lIkkepcWK44LBhnaGiuv52yqwT/vXOZtT92lOby/6p9ge1sdeqcl42D6DCDSE//C9&#10;fdAKFqsl/J2JR0BmvwAAAP//AwBQSwECLQAUAAYACAAAACEA2+H2y+4AAACFAQAAEwAAAAAAAAAA&#10;AAAAAAAAAAAAW0NvbnRlbnRfVHlwZXNdLnhtbFBLAQItABQABgAIAAAAIQBa9CxbvwAAABUBAAAL&#10;AAAAAAAAAAAAAAAAAB8BAABfcmVscy8ucmVsc1BLAQItABQABgAIAAAAIQC4qlpD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05" style="position:absolute;left:19558;top:17526;width:838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8I3xQAAANwAAAAPAAAAZHJzL2Rvd25yZXYueG1sRI9Ba8JA&#10;FITvBf/D8gRvulGk1dRNEIugBSnV9v7IvmaD2bchu01if323IPQ4zMw3zCYfbC06an3lWMF8loAg&#10;LpyuuFTwcdlPVyB8QNZYOyYFN/KQZ6OHDaba9fxO3TmUIkLYp6jAhNCkUvrCkEU/cw1x9L5cazFE&#10;2ZZSt9hHuK3lIkkepcWK44LBhnaGiuv52yqwT/vXOZtT92lOby/6p9ge1sdeqcl42D6DCDSE//C9&#10;fdAKFqsl/J2JR0BmvwAAAP//AwBQSwECLQAUAAYACAAAACEA2+H2y+4AAACFAQAAEwAAAAAAAAAA&#10;AAAAAAAAAAAAW0NvbnRlbnRfVHlwZXNdLnhtbFBLAQItABQABgAIAAAAIQBa9CxbvwAAABUBAAAL&#10;AAAAAAAAAAAAAAAAAB8BAABfcmVscy8ucmVsc1BLAQItABQABgAIAAAAIQA3Q8I3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line id="Linea" o:spid="_x0000_s1106" style="position:absolute;visibility:visible;mso-wrap-style:square" from="20955,0" to="21082,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stKxQAAANwAAAAPAAAAZHJzL2Rvd25yZXYueG1sRI/NasMw&#10;EITvgb6D2EJviVxD0uBEMW3A0EsPzQ/JcbE2lom1ci3Fdt++CgR6HGbmG2adj7YRPXW+dqzgdZaA&#10;IC6drrlScNgX0yUIH5A1No5JwS95yDdPkzVm2g38Tf0uVCJC2GeowITQZlL60pBFP3MtcfQurrMY&#10;ouwqqTscItw2Mk2ShbRYc1ww2NLWUHnd3ayC+bFf1Of9R2FPX8Xhh1APb0Yr9fI8vq9ABBrDf/jR&#10;/tQK0uUc7mfiEZCbPwAAAP//AwBQSwECLQAUAAYACAAAACEA2+H2y+4AAACFAQAAEwAAAAAAAAAA&#10;AAAAAAAAAAAAW0NvbnRlbnRfVHlwZXNdLnhtbFBLAQItABQABgAIAAAAIQBa9CxbvwAAABUBAAAL&#10;AAAAAAAAAAAAAAAAAB8BAABfcmVscy8ucmVsc1BLAQItABQABgAIAAAAIQDTZstKxQAAANwAAAAP&#10;AAAAAAAAAAAAAAAAAAcCAABkcnMvZG93bnJldi54bWxQSwUGAAAAAAMAAwC3AAAA+QIAAAAA&#10;" stroked="f" strokeweight="1pt">
                    <v:stroke miterlimit="4" joinstyle="miter"/>
                  </v:line>
                  <v:oval id="Cerchio" o:spid="_x0000_s1107" style="position:absolute;left:20701;top:11811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fnbxQAAANwAAAAPAAAAZHJzL2Rvd25yZXYueG1sRI/NasMw&#10;EITvhb6D2EJuiZwc8uNGNqElkAZCiNveF2trmVorYym2m6ePCoUeh5n5htnmo21ET52vHSuYzxIQ&#10;xKXTNVcKPt730zUIH5A1No5JwQ95yLPHhy2m2g18ob4IlYgQ9ikqMCG0qZS+NGTRz1xLHL0v11kM&#10;UXaV1B0OEW4buUiSpbRYc1ww2NKLofK7uFoFdrU/ztmc+k9zOr/qW7k7bN4GpSZP4+4ZRKAx/If/&#10;2getYLFewu+ZeARkdgcAAP//AwBQSwECLQAUAAYACAAAACEA2+H2y+4AAACFAQAAEwAAAAAAAAAA&#10;AAAAAAAAAAAAW0NvbnRlbnRfVHlwZXNdLnhtbFBLAQItABQABgAIAAAAIQBa9CxbvwAAABUBAAAL&#10;AAAAAAAAAAAAAAAAAB8BAABfcmVscy8ucmVsc1BLAQItABQABgAIAAAAIQCo3fnb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08" style="position:absolute;left:17907;top:9906;width:279;height:2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VxAxQAAANwAAAAPAAAAZHJzL2Rvd25yZXYueG1sRI9Pa8JA&#10;FMTvhX6H5RV6qxs9VBvdBGkRrCCl/rk/ss9sMPs2ZLdJ9NO7gtDjMDO/YRb5YGvRUesrxwrGowQE&#10;ceF0xaWCw371NgPhA7LG2jEpuJCHPHt+WmCqXc+/1O1CKSKEfYoKTAhNKqUvDFn0I9cQR+/kWosh&#10;yraUusU+wm0tJ0nyLi1WHBcMNvRpqDjv/qwCO11txmy23dFsf770tViuP757pV5fhuUcRKAh/Icf&#10;7bVWMJlN4X4mHgGZ3QAAAP//AwBQSwECLQAUAAYACAAAACEA2+H2y+4AAACFAQAAEwAAAAAAAAAA&#10;AAAAAAAAAAAAW0NvbnRlbnRfVHlwZXNdLnhtbFBLAQItABQABgAIAAAAIQBa9CxbvwAAABUBAAAL&#10;AAAAAAAAAAAAAAAAAB8BAABfcmVscy8ucmVsc1BLAQItABQABgAIAAAAIQDHkVxA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09" style="position:absolute;left:20828;top:7874;width:279;height:2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sgywQAAANwAAAAPAAAAZHJzL2Rvd25yZXYueG1sRE/LisIw&#10;FN0P+A/hCu7GVBfqVKOIIqggw/jYX5prU2xuShPbzny9WQizPJz3YtXZUjRU+8KxgtEwAUGcOV1w&#10;ruB62X3OQPiArLF0TAp+ycNq2ftYYKpdyz/UnEMuYgj7FBWYEKpUSp8ZsuiHriKO3N3VFkOEdS51&#10;jW0Mt6UcJ8lEWiw4NhisaGMoe5yfVoGd7o4jNqfmZk7fW/2Xrfdfh1apQb9bz0EE6sK/+O3eawXj&#10;WVwbz8QjIJcvAAAA//8DAFBLAQItABQABgAIAAAAIQDb4fbL7gAAAIUBAAATAAAAAAAAAAAAAAAA&#10;AAAAAABbQ29udGVudF9UeXBlc10ueG1sUEsBAi0AFAAGAAgAAAAhAFr0LFu/AAAAFQEAAAsAAAAA&#10;AAAAAAAAAAAAHwEAAF9yZWxzLy5yZWxzUEsBAi0AFAAGAAgAAAAhALYOyDL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10" style="position:absolute;left:20574;top:15621;width:787;height: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m2pxQAAANwAAAAPAAAAZHJzL2Rvd25yZXYueG1sRI9Pa8JA&#10;FMTvhX6H5RV6qxs9tBrdBGkRbEGk/rk/ss9sMPs2ZLdJ9NO7gtDjMDO/YRb5YGvRUesrxwrGowQE&#10;ceF0xaWCw371NgXhA7LG2jEpuJCHPHt+WmCqXc+/1O1CKSKEfYoKTAhNKqUvDFn0I9cQR+/kWosh&#10;yraUusU+wm0tJ0nyLi1WHBcMNvRpqDjv/qwC+7H6GbPZdEez2X7pa7Fcz757pV5fhuUcRKAh/Icf&#10;7bVWMJnO4H4mHgGZ3QAAAP//AwBQSwECLQAUAAYACAAAACEA2+H2y+4AAACFAQAAEwAAAAAAAAAA&#10;AAAAAAAAAAAAW0NvbnRlbnRfVHlwZXNdLnhtbFBLAQItABQABgAIAAAAIQBa9CxbvwAAABUBAAAL&#10;AAAAAAAAAAAAAAAAAB8BAABfcmVscy8ucmVsc1BLAQItABQABgAIAAAAIQDZQm2p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11" style="position:absolute;left:17526;top:21463;width:990;height: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VLpwgAAANwAAAAPAAAAZHJzL2Rvd25yZXYueG1sRE/Pa8Iw&#10;FL4L+x/CG+ymqR42W40iE6ETiqzb7o/m2ZQ1L6WJbedfvxwGO358v7f7ybZioN43jhUsFwkI4srp&#10;hmsFnx+n+RqED8gaW8ek4Ic87HcPsy1m2o38TkMZahFD2GeowITQZVL6ypBFv3AdceSurrcYIuxr&#10;qXscY7ht5SpJnqXFhmODwY5eDVXf5c0qsC+n85JNMXyZ4nLU9+qQp2+jUk+P02EDItAU/sV/7lwr&#10;WKVxfjwTj4Dc/QIAAP//AwBQSwECLQAUAAYACAAAACEA2+H2y+4AAACFAQAAEwAAAAAAAAAAAAAA&#10;AAAAAAAAW0NvbnRlbnRfVHlwZXNdLnhtbFBLAQItABQABgAIAAAAIQBa9CxbvwAAABUBAAALAAAA&#10;AAAAAAAAAAAAAB8BAABfcmVscy8ucmVsc1BLAQItABQABgAIAAAAIQDNoVLp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12" style="position:absolute;left:18923;top:7874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fdyxAAAANwAAAAPAAAAZHJzL2Rvd25yZXYueG1sRI9Pa8JA&#10;FMTvBb/D8gRvdRMPtkZXEYugBSn+uz+yz2ww+zZkt0nsp+8WCh6HmfkNs1j1thItNb50rCAdJyCI&#10;c6dLLhRcztvXdxA+IGusHJOCB3lYLQcvC8y06/hI7SkUIkLYZ6jAhFBnUvrckEU/djVx9G6usRii&#10;bAqpG+wi3FZykiRTabHkuGCwpo2h/H76tgrs2/YzZXNor+bw9aF/8vVutu+UGg379RxEoD48w//t&#10;nVYwmaXwdyYeAbn8BQAA//8DAFBLAQItABQABgAIAAAAIQDb4fbL7gAAAIUBAAATAAAAAAAAAAAA&#10;AAAAAAAAAABbQ29udGVudF9UeXBlc10ueG1sUEsBAi0AFAAGAAgAAAAhAFr0LFu/AAAAFQEAAAsA&#10;AAAAAAAAAAAAAAAAHwEAAF9yZWxzLy5yZWxzUEsBAi0AFAAGAAgAAAAhAKLt93L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13" style="position:absolute;left:17653;top:17653;width:736;height: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2kFxAAAANwAAAAPAAAAZHJzL2Rvd25yZXYueG1sRI9Pa8JA&#10;FMTvBb/D8gRvdWMOtkZXEYugBSn+uz+yz2ww+zZkt0nsp+8WCh6HmfkNs1j1thItNb50rGAyTkAQ&#10;506XXCi4nLev7yB8QNZYOSYFD/KwWg5eFphp1/GR2lMoRISwz1CBCaHOpPS5IYt+7Gri6N1cYzFE&#10;2RRSN9hFuK1kmiRTabHkuGCwpo2h/H76tgrs2/ZzwubQXs3h60P/5OvdbN8pNRr26zmIQH14hv/b&#10;O60gnaXwdyYeAbn8BQAA//8DAFBLAQItABQABgAIAAAAIQDb4fbL7gAAAIUBAAATAAAAAAAAAAAA&#10;AAAAAAAAAABbQ29udGVudF9UeXBlc10ueG1sUEsBAi0AFAAGAAgAAAAhAFr0LFu/AAAAFQEAAAsA&#10;AAAAAAAAAAAAAAAAHwEAAF9yZWxzLy5yZWxzUEsBAi0AFAAGAAgAAAAhAFI/aQX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14" style="position:absolute;left:17780;top:13716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8yexQAAANwAAAAPAAAAZHJzL2Rvd25yZXYueG1sRI9Ba8JA&#10;FITvQv/D8gq96UYLWlM3QVoELYho2/sj+5oNzb4N2W0S/fVdQfA4zMw3zCofbC06an3lWMF0koAg&#10;LpyuuFTw9bkZv4DwAVlj7ZgUnMlDnj2MVphq1/ORulMoRYSwT1GBCaFJpfSFIYt+4hri6P241mKI&#10;si2lbrGPcFvLWZLMpcWK44LBht4MFb+nP6vALjYfUzb77tvsD+/6Uqy3y12v1NPjsH4FEWgI9/Ct&#10;vdUKZstnuJ6JR0Bm/wAAAP//AwBQSwECLQAUAAYACAAAACEA2+H2y+4AAACFAQAAEwAAAAAAAAAA&#10;AAAAAAAAAAAAW0NvbnRlbnRfVHlwZXNdLnhtbFBLAQItABQABgAIAAAAIQBa9CxbvwAAABUBAAAL&#10;AAAAAAAAAAAAAAAAAB8BAABfcmVscy8ucmVsc1BLAQItABQABgAIAAAAIQA9c8ye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shape id="Forma" o:spid="_x0000_s1115" style="position:absolute;left:15494;top:29336;width:1117;height:953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HXDwQAAANwAAAAPAAAAZHJzL2Rvd25yZXYueG1sRI/NqsIw&#10;FIT3gu8QjuBOU+Ve0WoU8SLo0h9we0iObbE5qU209e3NBcHlMDPfMItVa0vxpNoXjhWMhgkIYu1M&#10;wZmC82k7mILwAdlg6ZgUvMjDatntLDA1ruEDPY8hExHCPkUFeQhVKqXXOVn0Q1cRR+/qaoshyjqT&#10;psYmwm0px0kykRYLjgs5VrTJSd+OD6tAX5KpHW1+939at+G+uzVbt86U6vfa9RxEoDZ8w5/2zigY&#10;z37g/0w8AnL5BgAA//8DAFBLAQItABQABgAIAAAAIQDb4fbL7gAAAIUBAAATAAAAAAAAAAAAAAAA&#10;AAAAAABbQ29udGVudF9UeXBlc10ueG1sUEsBAi0AFAAGAAgAAAAhAFr0LFu/AAAAFQEAAAsAAAAA&#10;AAAAAAAAAAAAHwEAAF9yZWxzLy5yZWxzUEsBAi0AFAAGAAgAAAAhAM7gdcPBAAAA3AAAAA8AAAAA&#10;AAAAAAAAAAAABwIAAGRycy9kb3ducmV2LnhtbFBLBQYAAAAAAwADALcAAAD1AgAAAAA=&#10;" path="m21600,12672c21600,5472,16691,,10800,,4664,,,5760,,12672v,3456,1227,6624,3191,8928l18655,21600v1718,-2304,2945,-5472,2945,-8928xe" filled="f" stroked="f" strokeweight="1pt">
                    <v:stroke miterlimit="4" joinstyle="miter"/>
                    <v:path arrowok="t" o:extrusionok="f" o:connecttype="custom" o:connectlocs="55881,47626;55881,47626;55881,47626;55881,47626" o:connectangles="0,90,180,270"/>
                  </v:shape>
                  <v:oval id="Cerchio" o:spid="_x0000_s1116" style="position:absolute;left:18542;top:19431;width:990;height: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vFxxQAAANwAAAAPAAAAZHJzL2Rvd25yZXYueG1sRI9Ba8JA&#10;FITvQv/D8gq96UahWlM3QVoELYho2/sj+5oNzb4N2W0S/fVdQfA4zMw3zCofbC06an3lWMF0koAg&#10;LpyuuFTw9bkZv4DwAVlj7ZgUnMlDnj2MVphq1/ORulMoRYSwT1GBCaFJpfSFIYt+4hri6P241mKI&#10;si2lbrGPcFvLWZLMpcWK44LBht4MFb+nP6vALjYfUzb77tvsD+/6Uqy3y12v1NPjsH4FEWgI9/Ct&#10;vdUKZstnuJ6JR0Bm/wAAAP//AwBQSwECLQAUAAYACAAAACEA2+H2y+4AAACFAQAAEwAAAAAAAAAA&#10;AAAAAAAAAAAAW0NvbnRlbnRfVHlwZXNdLnhtbFBLAQItABQABgAIAAAAIQBa9CxbvwAAABUBAAAL&#10;AAAAAAAAAAAAAAAAAB8BAABfcmVscy8ucmVsc1BLAQItABQABgAIAAAAIQDd1vFx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17" style="position:absolute;left:18923;top:3937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G8GxAAAANwAAAAPAAAAZHJzL2Rvd25yZXYueG1sRI9Ba8JA&#10;FITvBf/D8oTe6kYPVqOrSItgBRGj3h/ZZzaYfRuy2yT113cLBY/DzHzDLNe9rURLjS8dKxiPEhDE&#10;udMlFwou5+3bDIQPyBorx6TghzysV4OXJabadXyiNguFiBD2KSowIdSplD43ZNGPXE0cvZtrLIYo&#10;m0LqBrsIt5WcJMlUWiw5Lhis6cNQfs++rQL7vt2P2RzaqzkcP/Uj3+zmX51Sr8N+swARqA/P8H97&#10;pxVM5lP4OxOPgFz9AgAA//8DAFBLAQItABQABgAIAAAAIQDb4fbL7gAAAIUBAAATAAAAAAAAAAAA&#10;AAAAAAAAAABbQ29udGVudF9UeXBlc10ueG1sUEsBAi0AFAAGAAgAAAAhAFr0LFu/AAAAFQEAAAsA&#10;AAAAAAAAAAAAAAAAHwEAAF9yZWxzLy5yZWxzUEsBAi0AFAAGAAgAAAAhAC0Ebwb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18" style="position:absolute;left:18669;top:15621;width:685;height: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MqdxQAAANwAAAAPAAAAZHJzL2Rvd25yZXYueG1sRI9Pa8JA&#10;FMTvhX6H5RV6qxs9aE3dBGkRrCDFP70/ss9sMPs2ZNck7ad3BcHjMDO/YRb5YGvRUesrxwrGowQE&#10;ceF0xaWC42H19g7CB2SNtWNS8Ece8uz5aYGpdj3vqNuHUkQI+xQVmBCaVEpfGLLoR64hjt7JtRZD&#10;lG0pdYt9hNtaTpJkKi1WHBcMNvRpqDjvL1aBna02Yzbb7tdsf770f7Fcz797pV5fhuUHiEBDeITv&#10;7bVWMJnP4HYmHgGZXQEAAP//AwBQSwECLQAUAAYACAAAACEA2+H2y+4AAACFAQAAEwAAAAAAAAAA&#10;AAAAAAAAAAAAW0NvbnRlbnRfVHlwZXNdLnhtbFBLAQItABQABgAIAAAAIQBa9CxbvwAAABUBAAAL&#10;AAAAAAAAAAAAAAAAAB8BAABfcmVscy8ucmVsc1BLAQItABQABgAIAAAAIQBCSMqd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19" style="position:absolute;left:19939;top:5969;width:152;height: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17vwgAAANwAAAAPAAAAZHJzL2Rvd25yZXYueG1sRE/Pa8Iw&#10;FL4L+x/CG+ymqR42W40iE6ETiqzb7o/m2ZQ1L6WJbedfvxwGO358v7f7ybZioN43jhUsFwkI4srp&#10;hmsFnx+n+RqED8gaW8ek4Ic87HcPsy1m2o38TkMZahFD2GeowITQZVL6ypBFv3AdceSurrcYIuxr&#10;qXscY7ht5SpJnqXFhmODwY5eDVXf5c0qsC+n85JNMXyZ4nLU9+qQp2+jUk+P02EDItAU/sV/7lwr&#10;WKVxbTwTj4Dc/QIAAP//AwBQSwECLQAUAAYACAAAACEA2+H2y+4AAACFAQAAEwAAAAAAAAAAAAAA&#10;AAAAAAAAW0NvbnRlbnRfVHlwZXNdLnhtbFBLAQItABQABgAIAAAAIQBa9CxbvwAAABUBAAALAAAA&#10;AAAAAAAAAAAAAB8BAABfcmVscy8ucmVsc1BLAQItABQABgAIAAAAIQAz117v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20" style="position:absolute;left:16764;top:11811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/t0xAAAANwAAAAPAAAAZHJzL2Rvd25yZXYueG1sRI9Pa8JA&#10;FMTvBb/D8gRvdaMH20RXEYugBSn+uz+yz2ww+zZkt0nsp+8WCh6HmfkNs1j1thItNb50rGAyTkAQ&#10;506XXCi4nLev7yB8QNZYOSYFD/KwWg5eFphp1/GR2lMoRISwz1CBCaHOpPS5IYt+7Gri6N1cYzFE&#10;2RRSN9hFuK3kNElm0mLJccFgTRtD+f30bRXYt+3nhM2hvZrD14f+yde7dN8pNRr26zmIQH14hv/b&#10;O61gmqbwdyYeAbn8BQAA//8DAFBLAQItABQABgAIAAAAIQDb4fbL7gAAAIUBAAATAAAAAAAAAAAA&#10;AAAAAAAAAABbQ29udGVudF9UeXBlc10ueG1sUEsBAi0AFAAGAAgAAAAhAFr0LFu/AAAAFQEAAAsA&#10;AAAAAAAAAAAAAAAAHwEAAF9yZWxzLy5yZWxzUEsBAi0AFAAGAAgAAAAhAFyb+3T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21" style="position:absolute;left:5842;top:29845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sjzwQAAANwAAAAPAAAAZHJzL2Rvd25yZXYueG1sRE9da8Iw&#10;FH0X9h/CHexNUxWmVqPIRHADEau+X5prU9bclCa23X798jDw8XC+V5veVqKlxpeOFYxHCQji3OmS&#10;CwXXy344B+EDssbKMSn4IQ+b9ctghal2HZ+pzUIhYgj7FBWYEOpUSp8bsuhHriaO3N01FkOETSF1&#10;g10Mt5WcJMm7tFhybDBY04eh/Dt7WAV2tv8aszm2N3M87fRvvj0sPjul3l777RJEoD48xf/ug1Yw&#10;TeL8eCYeAbn+AwAA//8DAFBLAQItABQABgAIAAAAIQDb4fbL7gAAAIUBAAATAAAAAAAAAAAAAAAA&#10;AAAAAABbQ29udGVudF9UeXBlc10ueG1sUEsBAi0AFAAGAAgAAAAhAFr0LFu/AAAAFQEAAAsAAAAA&#10;AAAAAAAAAAAAHwEAAF9yZWxzLy5yZWxzUEsBAi0AFAAGAAgAAAAhAFNKyPP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22" style="position:absolute;left:4064;top:13970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m1oxQAAANwAAAAPAAAAZHJzL2Rvd25yZXYueG1sRI9Ba8JA&#10;FITvBf/D8oTe6iYW1KauIhbBFkSM7f2RfWaD2bchu01Sf31XKPQ4zMw3zHI92Fp01PrKsYJ0koAg&#10;LpyuuFTwed49LUD4gKyxdkwKfsjDejV6WGKmXc8n6vJQighhn6ECE0KTSekLQxb9xDXE0bu41mKI&#10;si2lbrGPcFvLaZLMpMWK44LBhraGimv+bRXY+e4jZXPovszh+KZvxWb/8t4r9TgeNq8gAg3hP/zX&#10;3msFz0kK9zPxCMjVLwAAAP//AwBQSwECLQAUAAYACAAAACEA2+H2y+4AAACFAQAAEwAAAAAAAAAA&#10;AAAAAAAAAAAAW0NvbnRlbnRfVHlwZXNdLnhtbFBLAQItABQABgAIAAAAIQBa9CxbvwAAABUBAAAL&#10;AAAAAAAAAAAAAAAAAB8BAABfcmVscy8ucmVsc1BLAQItABQABgAIAAAAIQA8Bm1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23" style="position:absolute;left:4953;top:16002;width:101;height: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PMfxAAAANwAAAAPAAAAZHJzL2Rvd25yZXYueG1sRI9Ba8JA&#10;FITvQv/D8gredKOCtqmrSEVQQaS2vT+yr9nQ7NuQXZPor3cFweMwM98w82VnS9FQ7QvHCkbDBARx&#10;5nTBuYKf783gDYQPyBpLx6TgQh6Wi5feHFPtWv6i5hRyESHsU1RgQqhSKX1myKIfuoo4en+uthii&#10;rHOpa2wj3JZynCRTabHguGCwok9D2f/pbBXY2WY/YnNofs3huNbXbLV937VK9V+71QeIQF14hh/t&#10;rVYwScZwPxOPgFzcAAAA//8DAFBLAQItABQABgAIAAAAIQDb4fbL7gAAAIUBAAATAAAAAAAAAAAA&#10;AAAAAAAAAABbQ29udGVudF9UeXBlc10ueG1sUEsBAi0AFAAGAAgAAAAhAFr0LFu/AAAAFQEAAAsA&#10;AAAAAAAAAAAAAAAAHwEAAF9yZWxzLy5yZWxzUEsBAi0AFAAGAAgAAAAhAMzU8x/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24" style="position:absolute;left:5969;top:21844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FaExAAAANwAAAAPAAAAZHJzL2Rvd25yZXYueG1sRI/dasJA&#10;FITvhb7Dcgre6UaFtqauIhVBBZH6c3/InmZDs2dDdk1in94tCF4OM/MNM1t0thQN1b5wrGA0TEAQ&#10;Z04XnCs4n9aDDxA+IGssHZOCG3lYzF96M0y1a/mbmmPIRYSwT1GBCaFKpfSZIYt+6Cri6P242mKI&#10;ss6lrrGNcFvKcZK8SYsFxwWDFX0Zyn6PV6vAvq93Izb75mL2h5X+y5ab6bZVqv/aLT9BBOrCM/xo&#10;b7SCSTKB/zPxCMj5HQAA//8DAFBLAQItABQABgAIAAAAIQDb4fbL7gAAAIUBAAATAAAAAAAAAAAA&#10;AAAAAAAAAABbQ29udGVudF9UeXBlc10ueG1sUEsBAi0AFAAGAAgAAAAhAFr0LFu/AAAAFQEAAAsA&#10;AAAAAAAAAAAAAAAAHwEAAF9yZWxzLy5yZWxzUEsBAi0AFAAGAAgAAAAhAKOYVoT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25" style="position:absolute;left:5842;top:25781;width:304;height: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c7wxAAAANwAAAAPAAAAZHJzL2Rvd25yZXYueG1sRI9Ba8JA&#10;FITvQv/D8gredGMVW1NXEUVQQUptvT+yr9nQ7NuQXZO0v94VBI/DzHzDzJedLUVDtS8cKxgNExDE&#10;mdMF5wq+v7aDNxA+IGssHZOCP/KwXDz15phq1/InNaeQiwhhn6ICE0KVSukzQxb90FXE0ftxtcUQ&#10;ZZ1LXWMb4baUL0kylRYLjgsGK1obyn5PF6vAvm4PIzbH5myOHxv9n612s32rVP+5W72DCNSFR/je&#10;3mkF42QCtzPxCMjFFQAA//8DAFBLAQItABQABgAIAAAAIQDb4fbL7gAAAIUBAAATAAAAAAAAAAAA&#10;AAAAAAAAAABbQ29udGVudF9UeXBlc10ueG1sUEsBAi0AFAAGAAgAAAAhAFr0LFu/AAAAFQEAAAsA&#10;AAAAAAAAAAAAAAAAHwEAAF9yZWxzLy5yZWxzUEsBAi0AFAAGAAgAAAAhACxxzvD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26" style="position:absolute;left:4953;top:11938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WtrxAAAANwAAAAPAAAAZHJzL2Rvd25yZXYueG1sRI9Ba8JA&#10;FITvQv/D8gredGNFW1NXEUVQQUptvT+yr9nQ7NuQXZO0v94VBI/DzHzDzJedLUVDtS8cKxgNExDE&#10;mdMF5wq+v7aDNxA+IGssHZOCP/KwXDz15phq1/InNaeQiwhhn6ICE0KVSukzQxb90FXE0ftxtcUQ&#10;ZZ1LXWMb4baUL0kylRYLjgsGK1obyn5PF6vAvm4PIzbH5myOHxv9n612s32rVP+5W72DCNSFR/je&#10;3mkF42QCtzPxCMjFFQAA//8DAFBLAQItABQABgAIAAAAIQDb4fbL7gAAAIUBAAATAAAAAAAAAAAA&#10;AAAAAAAAAABbQ29udGVudF9UeXBlc10ueG1sUEsBAi0AFAAGAAgAAAAhAFr0LFu/AAAAFQEAAAsA&#10;AAAAAAAAAAAAAAAAHwEAAF9yZWxzLy5yZWxzUEsBAi0AFAAGAAgAAAAhAEM9a2v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27" style="position:absolute;left:4826;top:27813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/UcxQAAANwAAAAPAAAAZHJzL2Rvd25yZXYueG1sRI9Ba8JA&#10;FITvQv/D8gredJMK2qauQVoELYjUtvdH9jUbmn0bsmsS/fVdQfA4zMw3zDIfbC06an3lWEE6TUAQ&#10;F05XXCr4/tpMnkH4gKyxdkwKzuQhXz2Mlphp1/MndcdQighhn6ECE0KTSekLQxb91DXE0ft1rcUQ&#10;ZVtK3WIf4baWT0kylxYrjgsGG3ozVPwdT1aBXWw+Ujb77sfsD+/6Uqy3L7teqfHjsH4FEWgI9/Ct&#10;vdUKZskcrmfiEZCrfwAAAP//AwBQSwECLQAUAAYACAAAACEA2+H2y+4AAACFAQAAEwAAAAAAAAAA&#10;AAAAAAAAAAAAW0NvbnRlbnRfVHlwZXNdLnhtbFBLAQItABQABgAIAAAAIQBa9CxbvwAAABUBAAAL&#10;AAAAAAAAAAAAAAAAAB8BAABfcmVscy8ucmVsc1BLAQItABQABgAIAAAAIQCz7/Uc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28" style="position:absolute;left:4064;top:17907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1CHxQAAANwAAAAPAAAAZHJzL2Rvd25yZXYueG1sRI9Ba8JA&#10;FITvQv/D8gredBMFbVPXIBVBCyK17f2Rfc2GZt+G7JrE/vpuQfA4zMw3zCofbC06an3lWEE6TUAQ&#10;F05XXCr4/NhNnkD4gKyxdkwKruQhXz+MVphp1/M7dedQighhn6ECE0KTSekLQxb91DXE0ft2rcUQ&#10;ZVtK3WIf4baWsyRZSIsVxwWDDb0aKn7OF6vALndvKZtj92WOp63+LTb750Ov1Phx2LyACDSEe/jW&#10;3msF82QJ/2fiEZDrPwAAAP//AwBQSwECLQAUAAYACAAAACEA2+H2y+4AAACFAQAAEwAAAAAAAAAA&#10;AAAAAAAAAAAAW0NvbnRlbnRfVHlwZXNdLnhtbFBLAQItABQABgAIAAAAIQBa9CxbvwAAABUBAAAL&#10;AAAAAAAAAAAAAAAAAB8BAABfcmVscy8ucmVsc1BLAQItABQABgAIAAAAIQDco1CH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29" style="position:absolute;left:4953;top:19939;width:203;height:2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MT1wQAAANwAAAAPAAAAZHJzL2Rvd25yZXYueG1sRE9da8Iw&#10;FH0X9h/CHexNUxWmVqPIRHADEau+X5prU9bclCa23X798jDw8XC+V5veVqKlxpeOFYxHCQji3OmS&#10;CwXXy344B+EDssbKMSn4IQ+b9ctghal2HZ+pzUIhYgj7FBWYEOpUSp8bsuhHriaO3N01FkOETSF1&#10;g10Mt5WcJMm7tFhybDBY04eh/Dt7WAV2tv8aszm2N3M87fRvvj0sPjul3l777RJEoD48xf/ug1Yw&#10;TeLaeCYeAbn+AwAA//8DAFBLAQItABQABgAIAAAAIQDb4fbL7gAAAIUBAAATAAAAAAAAAAAAAAAA&#10;AAAAAABbQ29udGVudF9UeXBlc10ueG1sUEsBAi0AFAAGAAgAAAAhAFr0LFu/AAAAFQEAAAsAAAAA&#10;AAAAAAAAAAAAHwEAAF9yZWxzLy5yZWxzUEsBAi0AFAAGAAgAAAAhAK08xPX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30" style="position:absolute;left:4953;top:23876;width:279;height:2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GFuxQAAANwAAAAPAAAAZHJzL2Rvd25yZXYueG1sRI9Ba8JA&#10;FITvhf6H5RW86cYKWlM3QSqCFkRq2/sj+5oNzb4N2TWJ/vquIPQ4zMw3zCofbC06an3lWMF0koAg&#10;LpyuuFTw9bkdv4DwAVlj7ZgUXMhDnj0+rDDVrucP6k6hFBHCPkUFJoQmldIXhiz6iWuIo/fjWosh&#10;yraUusU+wm0tn5NkLi1WHBcMNvRmqPg9na0Cu9i+T9kcum9zOG70tVjvlvteqdHTsH4FEWgI/+F7&#10;e6cVzJIl3M7EIyCzPwAAAP//AwBQSwECLQAUAAYACAAAACEA2+H2y+4AAACFAQAAEwAAAAAAAAAA&#10;AAAAAAAAAAAAW0NvbnRlbnRfVHlwZXNdLnhtbFBLAQItABQABgAIAAAAIQBa9CxbvwAAABUBAAAL&#10;AAAAAAAAAAAAAAAAAB8BAABfcmVscy8ucmVsc1BLAQItABQABgAIAAAAIQDCcGFu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31" style="position:absolute;left:5969;top:17907;width:152;height: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14uwQAAANwAAAAPAAAAZHJzL2Rvd25yZXYueG1sRE9da8Iw&#10;FH0X/A/hCr7NtBs4V40iDkEHIrrt/dJcm2JzU5qsrf568zDw8XC+F6veVqKlxpeOFaSTBARx7nTJ&#10;hYKf7+3LDIQPyBorx6TgRh5Wy+FggZl2HZ+oPYdCxBD2GSowIdSZlD43ZNFPXE0cuYtrLIYIm0Lq&#10;BrsYbiv5miRTabHk2GCwpo2h/Hr+swrs+/YrZXNof83h+Knv+Xr3se+UGo/69RxEoD48xf/unVbw&#10;lsb58Uw8AnL5AAAA//8DAFBLAQItABQABgAIAAAAIQDb4fbL7gAAAIUBAAATAAAAAAAAAAAAAAAA&#10;AAAAAABbQ29udGVudF9UeXBlc10ueG1sUEsBAi0AFAAGAAgAAAAhAFr0LFu/AAAAFQEAAAsAAAAA&#10;AAAAAAAAAAAAHwEAAF9yZWxzLy5yZWxzUEsBAi0AFAAGAAgAAAAhANaTXi7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line id="Linea" o:spid="_x0000_s1132" style="position:absolute;visibility:visible;mso-wrap-style:square" from="6985,8001" to="7112,8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ldTxQAAANwAAAAPAAAAZHJzL2Rvd25yZXYueG1sRI9Pa8JA&#10;FMTvBb/D8oTe6iYtVYmuYoVALz3UP+jxkX1mg9m3Mbsm6bfvFgoeh5n5DbNcD7YWHbW+cqwgnSQg&#10;iAunKy4VHPb5yxyED8gaa8ek4Ic8rFejpyVm2vX8Td0ulCJC2GeowITQZFL6wpBFP3ENcfQurrUY&#10;omxLqVvsI9zW8jVJptJixXHBYENbQ8V1d7cK3o/dtDrvP3J7+soPN0Ldz4xW6nk8bBYgAg3hEf5v&#10;f2oFb2kKf2fiEZCrXwAAAP//AwBQSwECLQAUAAYACAAAACEA2+H2y+4AAACFAQAAEwAAAAAAAAAA&#10;AAAAAAAAAAAAW0NvbnRlbnRfVHlwZXNdLnhtbFBLAQItABQABgAIAAAAIQBa9CxbvwAAABUBAAAL&#10;AAAAAAAAAAAAAAAAAB8BAABfcmVscy8ucmVsc1BLAQItABQABgAIAAAAIQAytldTxQAAANwAAAAP&#10;AAAAAAAAAAAAAAAAAAcCAABkcnMvZG93bnJldi54bWxQSwUGAAAAAAMAAwC3AAAA+QIAAAAA&#10;" stroked="f" strokeweight="1pt">
                    <v:stroke miterlimit="4" joinstyle="miter"/>
                  </v:line>
                  <v:oval id="Cerchio" o:spid="_x0000_s1133" style="position:absolute;left:6985;top:15875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WXCxAAAANwAAAAPAAAAZHJzL2Rvd25yZXYueG1sRI/dasJA&#10;FITvC77DcoTe6SYW+pO6iiiCCiK1en/InmaD2bMhuyaxT+8WhF4OM/MNM533thItNb50rCAdJyCI&#10;c6dLLhScvtejdxA+IGusHJOCG3mYzwZPU8y06/iL2mMoRISwz1CBCaHOpPS5IYt+7Gri6P24xmKI&#10;simkbrCLcFvJSZK8SoslxwWDNS0N5Zfj1Sqwb+tdymbfns3+sNK/+WLzse2Ueh72i08QgfrwH360&#10;N1rBSzqBvzPxCMjZHQAA//8DAFBLAQItABQABgAIAAAAIQDb4fbL7gAAAIUBAAATAAAAAAAAAAAA&#10;AAAAAAAAAABbQ29udGVudF9UeXBlc10ueG1sUEsBAi0AFAAGAAgAAAAhAFr0LFu/AAAAFQEAAAsA&#10;AAAAAAAAAAAAAAAAHwEAAF9yZWxzLy5yZWxzUEsBAi0AFAAGAAgAAAAhAEkNZcL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34" style="position:absolute;left:6985;top:11938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cBZxAAAANwAAAAPAAAAZHJzL2Rvd25yZXYueG1sRI9Ba8JA&#10;FITvgv9heUJvdROF2qauIopgBZFavT+yr9lg9m3IbpO0v94VCh6HmfmGmS97W4mWGl86VpCOExDE&#10;udMlFwrOX9vnVxA+IGusHJOCX/KwXAwHc8y06/iT2lMoRISwz1CBCaHOpPS5IYt+7Gri6H27xmKI&#10;simkbrCLcFvJSZK8SIslxwWDNa0N5dfTj1VgZ9t9yubQXszhuNF/+Wr39tEp9TTqV+8gAvXhEf5v&#10;77SCaTqF+5l4BOTiBgAA//8DAFBLAQItABQABgAIAAAAIQDb4fbL7gAAAIUBAAATAAAAAAAAAAAA&#10;AAAAAAAAAABbQ29udGVudF9UeXBlc10ueG1sUEsBAi0AFAAGAAgAAAAhAFr0LFu/AAAAFQEAAAsA&#10;AAAAAAAAAAAAAAAAHwEAAF9yZWxzLy5yZWxzUEsBAi0AFAAGAAgAAAAhACZBwFn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35" style="position:absolute;left:7874;top:25781;width:431;height: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FgtxQAAANwAAAAPAAAAZHJzL2Rvd25yZXYueG1sRI/dasJA&#10;FITvC32H5Qje1U1q6U90FVEEFaRU7f0he8wGs2dDdpukfXpXEHo5zMw3zHTe20q01PjSsYJ0lIAg&#10;zp0uuVBwOq6f3kH4gKyxckwKfsnDfPb4MMVMu46/qD2EQkQI+wwVmBDqTEqfG7LoR64mjt7ZNRZD&#10;lE0hdYNdhNtKPifJq7RYclwwWNPSUH45/FgF9m29S9ns22+z/1zpv3yx+dh2Sg0H/WICIlAf/sP3&#10;9kYrGKcvcDsTj4CcXQEAAP//AwBQSwECLQAUAAYACAAAACEA2+H2y+4AAACFAQAAEwAAAAAAAAAA&#10;AAAAAAAAAAAAW0NvbnRlbnRfVHlwZXNdLnhtbFBLAQItABQABgAIAAAAIQBa9CxbvwAAABUBAAAL&#10;AAAAAAAAAAAAAAAAAB8BAABfcmVscy8ucmVsc1BLAQItABQABgAIAAAAIQCpqFgt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36" style="position:absolute;left:7747;top:29718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P22xQAAANwAAAAPAAAAZHJzL2Rvd25yZXYueG1sRI/dasJA&#10;FITvC32H5Qje1U0q/YuuIoqggpSqvT9kj9lg9mzIbpO0T+8KQi+HmfmGmc57W4mWGl86VpCOEhDE&#10;udMlFwpOx/XTOwgfkDVWjknBL3mYzx4fpphp1/EXtYdQiAhhn6ECE0KdSelzQxb9yNXE0Tu7xmKI&#10;simkbrCLcFvJ5yR5lRZLjgsGa1oayi+HH6vAvq13KZt9+232nyv9ly82H9tOqeGgX0xABOrDf/je&#10;3mgF4/QFbmfiEZCzKwAAAP//AwBQSwECLQAUAAYACAAAACEA2+H2y+4AAACFAQAAEwAAAAAAAAAA&#10;AAAAAAAAAAAAW0NvbnRlbnRfVHlwZXNdLnhtbFBLAQItABQABgAIAAAAIQBa9CxbvwAAABUBAAAL&#10;AAAAAAAAAAAAAAAAAB8BAABfcmVscy8ucmVsc1BLAQItABQABgAIAAAAIQDG5P22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37" style="position:absolute;left:5969;top:13970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mPBxAAAANwAAAAPAAAAZHJzL2Rvd25yZXYueG1sRI9Ba8JA&#10;FITvgv9heYK3uokF26auIopgBZFavT+yr9lg9m3IbpPYX+8WCh6HmfmGmS97W4mWGl86VpBOEhDE&#10;udMlFwrOX9unVxA+IGusHJOCG3lYLoaDOWbadfxJ7SkUIkLYZ6jAhFBnUvrckEU/cTVx9L5dYzFE&#10;2RRSN9hFuK3kNElm0mLJccFgTWtD+fX0YxXYl+0+ZXNoL+Zw3OjffLV7++iUGo/61TuIQH14hP/b&#10;O63gOZ3B35l4BOTiDgAA//8DAFBLAQItABQABgAIAAAAIQDb4fbL7gAAAIUBAAATAAAAAAAAAAAA&#10;AAAAAAAAAABbQ29udGVudF9UeXBlc10ueG1sUEsBAi0AFAAGAAgAAAAhAFr0LFu/AAAAFQEAAAsA&#10;AAAAAAAAAAAAAAAAHwEAAF9yZWxzLy5yZWxzUEsBAi0AFAAGAAgAAAAhADY2Y8H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38" style="position:absolute;left:6858;top:19812;width:279;height:2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sZaxAAAANwAAAAPAAAAZHJzL2Rvd25yZXYueG1sRI9Ba8JA&#10;FITvBf/D8gRvukkLtU1dRSyCFURq9f7IvmaD2bchu02iv94VhB6HmfmGmS16W4mWGl86VpBOEhDE&#10;udMlFwqOP+vxGwgfkDVWjknBhTws5oOnGWbadfxN7SEUIkLYZ6jAhFBnUvrckEU/cTVx9H5dYzFE&#10;2RRSN9hFuK3kc5K8SoslxwWDNa0M5efDn1Vgp+ttymbXnsxu/6mv+XLz/tUpNRr2yw8QgfrwH360&#10;N1rBSzqF+5l4BOT8BgAA//8DAFBLAQItABQABgAIAAAAIQDb4fbL7gAAAIUBAAATAAAAAAAAAAAA&#10;AAAAAAAAAABbQ29udGVudF9UeXBlc10ueG1sUEsBAi0AFAAGAAgAAAAhAFr0LFu/AAAAFQEAAAsA&#10;AAAAAAAAAAAAAAAAHwEAAF9yZWxzLy5yZWxzUEsBAi0AFAAGAAgAAAAhAFl6xlr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39" style="position:absolute;left:6858;top:27686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VIowQAAANwAAAAPAAAAZHJzL2Rvd25yZXYueG1sRE9da8Iw&#10;FH0X/A/hCr7NtBs4V40iDkEHIrrt/dJcm2JzU5qsrf568zDw8XC+F6veVqKlxpeOFaSTBARx7nTJ&#10;hYKf7+3LDIQPyBorx6TgRh5Wy+FggZl2HZ+oPYdCxBD2GSowIdSZlD43ZNFPXE0cuYtrLIYIm0Lq&#10;BrsYbiv5miRTabHk2GCwpo2h/Hr+swrs+/YrZXNof83h+Knv+Xr3se+UGo/69RxEoD48xf/unVbw&#10;lsa18Uw8AnL5AAAA//8DAFBLAQItABQABgAIAAAAIQDb4fbL7gAAAIUBAAATAAAAAAAAAAAAAAAA&#10;AAAAAABbQ29udGVudF9UeXBlc10ueG1sUEsBAi0AFAAGAAgAAAAhAFr0LFu/AAAAFQEAAAsAAAAA&#10;AAAAAAAAAAAAHwEAAF9yZWxzLy5yZWxzUEsBAi0AFAAGAAgAAAAhACjlUij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line id="Linea" o:spid="_x0000_s1140" style="position:absolute;visibility:visible;mso-wrap-style:square" from="6096,10033" to="6223,10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FtVxQAAANwAAAAPAAAAZHJzL2Rvd25yZXYueG1sRI9Pa8JA&#10;FMTvBb/D8oTe6kZFq9FVrBDw4qH+oT0+ss9sMPs2zW6T9Nt3hUKPw8z8hllve1uJlhpfOlYwHiUg&#10;iHOnSy4UXM7ZywKED8gaK8ek4Ic8bDeDpzWm2nX8Tu0pFCJC2KeowIRQp1L63JBFP3I1cfRurrEY&#10;omwKqRvsItxWcpIkc2mx5LhgsKa9ofx++rYKZtd2Xn6e3zL7ccwuX4S6ezVaqedhv1uBCNSH//Bf&#10;+6AVTMdLeJyJR0BufgEAAP//AwBQSwECLQAUAAYACAAAACEA2+H2y+4AAACFAQAAEwAAAAAAAAAA&#10;AAAAAAAAAAAAW0NvbnRlbnRfVHlwZXNdLnhtbFBLAQItABQABgAIAAAAIQBa9CxbvwAAABUBAAAL&#10;AAAAAAAAAAAAAAAAAB8BAABfcmVscy8ucmVsc1BLAQItABQABgAIAAAAIQDMwFtVxQAAANwAAAAP&#10;AAAAAAAAAAAAAAAAAAcCAABkcnMvZG93bnJldi54bWxQSwUGAAAAAAMAAwC3AAAA+QIAAAAA&#10;" stroked="f" strokeweight="1pt">
                    <v:stroke miterlimit="4" joinstyle="miter"/>
                  </v:line>
                  <v:oval id="Cerchio" o:spid="_x0000_s1141" style="position:absolute;left:6858;top:23749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5STwQAAANwAAAAPAAAAZHJzL2Rvd25yZXYueG1sRE9da8Iw&#10;FH0X/A/hCnvTVAXdqlFEEXQgY26+X5prU2xuShPbzl9vHgY+Hs73ct3ZUjRU+8KxgvEoAUGcOV1w&#10;ruD3Zz98B+EDssbSMSn4Iw/rVb+3xFS7lr+pOYdcxBD2KSowIVSplD4zZNGPXEUcuaurLYYI61zq&#10;GtsYbks5SZKZtFhwbDBY0dZQdjvfrQI733+O2Zyaizl97fQj2xw+jq1Sb4NuswARqAsv8b/7oBVM&#10;J3F+PBOPgFw9AQAA//8DAFBLAQItABQABgAIAAAAIQDb4fbL7gAAAIUBAAATAAAAAAAAAAAAAAAA&#10;AAAAAABbQ29udGVudF9UeXBlc10ueG1sUEsBAi0AFAAGAAgAAAAhAFr0LFu/AAAAFQEAAAsAAAAA&#10;AAAAAAAAAAAAHwEAAF9yZWxzLy5yZWxzUEsBAi0AFAAGAAgAAAAhABj/lJP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42" style="position:absolute;left:1016;top:16002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zEIxAAAANwAAAAPAAAAZHJzL2Rvd25yZXYueG1sRI/dasJA&#10;FITvC77DcoTe6SYW+pO6iiiCCiK1en/InmaD2bMhuyaxT+8WhF4OM/MNM533thItNb50rCAdJyCI&#10;c6dLLhScvtejdxA+IGusHJOCG3mYzwZPU8y06/iL2mMoRISwz1CBCaHOpPS5IYt+7Gri6P24xmKI&#10;simkbrCLcFvJSZK8SoslxwWDNS0N5Zfj1Sqwb+tdymbfns3+sNK/+WLzse2Ueh72i08QgfrwH360&#10;N1rByySFvzPxCMjZHQAA//8DAFBLAQItABQABgAIAAAAIQDb4fbL7gAAAIUBAAATAAAAAAAAAAAA&#10;AAAAAAAAAABbQ29udGVudF9UeXBlc10ueG1sUEsBAi0AFAAGAAgAAAAhAFr0LFu/AAAAFQEAAAsA&#10;AAAAAAAAAAAAAAAAHwEAAF9yZWxzLy5yZWxzUEsBAi0AFAAGAAgAAAAhAHezMQ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43" style="position:absolute;left:1016;top:27940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a9/xQAAANwAAAAPAAAAZHJzL2Rvd25yZXYueG1sRI9Ba8JA&#10;FITvBf/D8oTe6sYUbJu6iiiCFUSa6v2Rfc0Gs29Ddk1Sf71bKPQ4zMw3zHw52Fp01PrKsYLpJAFB&#10;XDhdcang9LV9egXhA7LG2jEp+CEPy8XoYY6Zdj1/UpeHUkQI+wwVmBCaTEpfGLLoJ64hjt63ay2G&#10;KNtS6hb7CLe1TJNkJi1WHBcMNrQ2VFzyq1VgX7b7KZtDdzaH40bfitXu7aNX6nE8rN5BBBrCf/iv&#10;vdMKntMUfs/EIyAXdwAAAP//AwBQSwECLQAUAAYACAAAACEA2+H2y+4AAACFAQAAEwAAAAAAAAAA&#10;AAAAAAAAAAAAW0NvbnRlbnRfVHlwZXNdLnhtbFBLAQItABQABgAIAAAAIQBa9CxbvwAAABUBAAAL&#10;AAAAAAAAAAAAAAAAAB8BAABfcmVscy8ucmVsc1BLAQItABQABgAIAAAAIQCHYa9/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shape id="Forma" o:spid="_x0000_s1144" style="position:absolute;left:25399;top:17653;width:89;height:60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yvNwQAAANwAAAAPAAAAZHJzL2Rvd25yZXYueG1sRI9Bi8Iw&#10;FITvgv8hPMGbpiq7SDUtogjucV3B6yN5tsXmpTbR1n9vFgSPw8x8w6zz3tbiQa2vHCuYTRMQxNqZ&#10;igsFp7/9ZAnCB2SDtWNS8CQPeTYcrDE1ruNfehxDISKEfYoKyhCaVEqvS7Lop64hjt7FtRZDlG0h&#10;TYtdhNtazpPkW1qsOC6U2NC2JH093q0CfU6Wdrb9+tlp3Yfb4drt3aZQajzqNysQgfrwCb/bB6Ng&#10;MV/A/5l4BGT2AgAA//8DAFBLAQItABQABgAIAAAAIQDb4fbL7gAAAIUBAAATAAAAAAAAAAAAAAAA&#10;AAAAAABbQ29udGVudF9UeXBlc10ueG1sUEsBAi0AFAAGAAgAAAAhAFr0LFu/AAAAFQEAAAsAAAAA&#10;AAAAAAAAAAAAHwEAAF9yZWxzLy5yZWxzUEsBAi0AFAAGAAgAAAAhAJRXK83BAAAA3AAAAA8AAAAA&#10;AAAAAAAAAAAABwIAAGRycy9kb3ducmV2LnhtbFBLBQYAAAAAAwADALcAAAD1AgAAAAA=&#10;" path="m21600,21600l21600,c6172,3150,,6750,,10800v,4050,6172,7650,21600,10800xe" filled="f" stroked="f" strokeweight="1pt">
                    <v:stroke miterlimit="4" joinstyle="miter"/>
                    <v:path arrowok="t" o:extrusionok="f" o:connecttype="custom" o:connectlocs="4446,30481;4446,30481;4446,30481;4446,30481" o:connectangles="0,90,180,270"/>
                  </v:shape>
                  <v:oval id="Cerchio" o:spid="_x0000_s1145" style="position:absolute;left:7874;top:21844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JKQxQAAANwAAAAPAAAAZHJzL2Rvd25yZXYueG1sRI/dasJA&#10;FITvC32H5RS8Mxt/sG3qKqIIWhCpbe8P2dNsaPZsyK5J9OndgtDLYWa+YebL3laipcaXjhWMkhQE&#10;ce50yYWCr8/t8AWED8gaK8ek4EIelovHhzlm2nX8Qe0pFCJC2GeowIRQZ1L63JBFn7iaOHo/rrEY&#10;omwKqRvsItxWcpymM2mx5LhgsKa1ofz3dLYK7PP2fcTm0H6bw3Gjr/lq97rvlBo89as3EIH68B++&#10;t3dawWQ8hb8z8QjIxQ0AAP//AwBQSwECLQAUAAYACAAAACEA2+H2y+4AAACFAQAAEwAAAAAAAAAA&#10;AAAAAAAAAAAAW0NvbnRlbnRfVHlwZXNdLnhtbFBLAQItABQABgAIAAAAIQBa9CxbvwAAABUBAAAL&#10;AAAAAAAAAAAAAAAAAB8BAABfcmVscy8ucmVsc1BLAQItABQABgAIAAAAIQBnxJKQ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46" style="position:absolute;left:1016;top:19939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DcLxQAAANwAAAAPAAAAZHJzL2Rvd25yZXYueG1sRI9Ba8JA&#10;FITvhf6H5RW8mY2Ktk1dRRRBCyK17f2Rfc2GZt+G7JpEf71bEHocZuYbZr7sbSVaanzpWMEoSUEQ&#10;506XXCj4+twOX0D4gKyxckwKLuRhuXh8mGOmXccf1J5CISKEfYYKTAh1JqXPDVn0iauJo/fjGosh&#10;yqaQusEuwm0lx2k6kxZLjgsGa1obyn9PZ6vAPm/fR2wO7bc5HDf6mq92r/tOqcFTv3oDEagP/+F7&#10;e6cVTMZT+DsTj4Bc3AAAAP//AwBQSwECLQAUAAYACAAAACEA2+H2y+4AAACFAQAAEwAAAAAAAAAA&#10;AAAAAAAAAAAAW0NvbnRlbnRfVHlwZXNdLnhtbFBLAQItABQABgAIAAAAIQBa9CxbvwAAABUBAAAL&#10;AAAAAAAAAAAAAAAAAB8BAABfcmVscy8ucmVsc1BLAQItABQABgAIAAAAIQAIiDcL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47" style="position:absolute;top:21971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ql8xAAAANwAAAAPAAAAZHJzL2Rvd25yZXYueG1sRI9Ba8JA&#10;FITvBf/D8oTedKMFa1NXEUVQQURt74/sMxvMvg3ZbZL6692C0OMwM98ws0VnS9FQ7QvHCkbDBARx&#10;5nTBuYKvy2YwBeEDssbSMSn4JQ+Lee9lhql2LZ+oOYdcRAj7FBWYEKpUSp8ZsuiHriKO3tXVFkOU&#10;dS51jW2E21KOk2QiLRYcFwxWtDKU3c4/VoF93+xHbA7Ntzkc1/qeLbcfu1ap1363/AQRqAv/4Wd7&#10;qxW8jSfwdyYeATl/AAAA//8DAFBLAQItABQABgAIAAAAIQDb4fbL7gAAAIUBAAATAAAAAAAAAAAA&#10;AAAAAAAAAABbQ29udGVudF9UeXBlc10ueG1sUEsBAi0AFAAGAAgAAAAhAFr0LFu/AAAAFQEAAAsA&#10;AAAAAAAAAAAAAAAAHwEAAF9yZWxzLy5yZWxzUEsBAi0AFAAGAAgAAAAhAPhaqX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line id="Linea" o:spid="_x0000_s1148" style="position:absolute;visibility:visible;mso-wrap-style:square" from="0,18034" to="127,181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6ABxQAAANwAAAAPAAAAZHJzL2Rvd25yZXYueG1sRI9Ba8JA&#10;FITvBf/D8gRvzUalKjGr2EKglx6qFj0+ss9sMPs2zW6T9N93C4Ueh5n5hsn3o21ET52vHSuYJykI&#10;4tLpmisF51PxuAHhA7LGxjEp+CYP+93kIcdMu4HfqT+GSkQI+wwVmBDaTEpfGrLoE9cSR+/mOosh&#10;yq6SusMhwm0jF2m6khZrjgsGW3oxVN6PX1bB00e/qq+n58Je3orzJ6Ee1kYrNZuOhy2IQGP4D/+1&#10;X7WC5WINv2fiEZC7HwAAAP//AwBQSwECLQAUAAYACAAAACEA2+H2y+4AAACFAQAAEwAAAAAAAAAA&#10;AAAAAAAAAAAAW0NvbnRlbnRfVHlwZXNdLnhtbFBLAQItABQABgAIAAAAIQBa9CxbvwAAABUBAAAL&#10;AAAAAAAAAAAAAAAAAB8BAABfcmVscy8ucmVsc1BLAQItABQABgAIAAAAIQAcf6ABxQAAANwAAAAP&#10;AAAAAAAAAAAAAAAAAAcCAABkcnMvZG93bnJldi54bWxQSwUGAAAAAAMAAwC3AAAA+QIAAAAA&#10;" stroked="f" strokeweight="1pt">
                    <v:stroke miterlimit="4" joinstyle="miter"/>
                  </v:line>
                  <v:shape id="Forma" o:spid="_x0000_s1149" style="position:absolute;left:13589;top:29463;width:939;height:86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7m8vAAAANwAAAAPAAAAZHJzL2Rvd25yZXYueG1sRE9LCsIw&#10;EN0L3iGM4E5TFUWqUUQRdOkH3A7J2BabSW2irbc3C8Hl4/2X69aW4k21LxwrGA0TEMTamYIzBdfL&#10;fjAH4QOywdIxKfiQh/Wq21lialzDJ3qfQyZiCPsUFeQhVKmUXudk0Q9dRRy5u6sthgjrTJoamxhu&#10;SzlOkpm0WHBsyLGibU76cX5ZBfqWzO1oOz3utG7D8/Bo9m6TKdXvtZsFiEBt+It/7oNRMBnHtfFM&#10;PAJy9QUAAP//AwBQSwECLQAUAAYACAAAACEA2+H2y+4AAACFAQAAEwAAAAAAAAAAAAAAAAAAAAAA&#10;W0NvbnRlbnRfVHlwZXNdLnhtbFBLAQItABQABgAIAAAAIQBa9CxbvwAAABUBAAALAAAAAAAAAAAA&#10;AAAAAB8BAABfcmVscy8ucmVsc1BLAQItABQABgAIAAAAIQCa87m8vAAAANwAAAAPAAAAAAAAAAAA&#10;AAAAAAcCAABkcnMvZG93bnJldi54bWxQSwUGAAAAAAMAAwC3AAAA8AIAAAAA&#10;" path="m21600,11753c21600,5400,16638,,10800,,4962,,,5400,,11753v,4129,2043,7941,5254,9847l16346,21600v2919,-1906,5254,-5718,5254,-9847xe" filled="f" stroked="f" strokeweight="1pt">
                    <v:stroke miterlimit="4" joinstyle="miter"/>
                    <v:path arrowok="t" o:extrusionok="f" o:connecttype="custom" o:connectlocs="46991,43181;46991,43181;46991,43181;46991,43181" o:connectangles="0,90,180,270"/>
                  </v:shape>
                  <v:oval id="Cerchio" o:spid="_x0000_s1150" style="position:absolute;top:29972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T0OxQAAANwAAAAPAAAAZHJzL2Rvd25yZXYueG1sRI9Ba8JA&#10;FITvQv/D8gq96UYLWlM3QVoELYho2/sj+5oNzb4N2W0S/fVdQfA4zMw3zCofbC06an3lWMF0koAg&#10;LpyuuFTw9bkZv4DwAVlj7ZgUnMlDnj2MVphq1/ORulMoRYSwT1GBCaFJpfSFIYt+4hri6P241mKI&#10;si2lbrGPcFvLWZLMpcWK44LBht4MFb+nP6vALjYfUzb77tvsD+/6Uqy3y12v1NPjsH4FEWgI9/Ct&#10;vdUKnmdLuJ6JR0Bm/wAAAP//AwBQSwECLQAUAAYACAAAACEA2+H2y+4AAACFAQAAEwAAAAAAAAAA&#10;AAAAAAAAAAAAW0NvbnRlbnRfVHlwZXNdLnhtbFBLAQItABQABgAIAAAAIQBa9CxbvwAAABUBAAAL&#10;AAAAAAAAAAAAAAAAAB8BAABfcmVscy8ucmVsc1BLAQItABQABgAIAAAAIQCJxT0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51" style="position:absolute;left:2032;top:29845;width:152;height: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gJOwgAAANwAAAAPAAAAZHJzL2Rvd25yZXYueG1sRE9da8Iw&#10;FH0X9h/CHexNUyfMrZoWmQhuIGI33y/NXVPW3JQmtp2/3jwMfDyc73U+2kb01PnasYL5LAFBXDpd&#10;c6Xg+2s3fQXhA7LGxjEp+CMPefYwWWOq3cAn6otQiRjCPkUFJoQ2ldKXhiz6mWuJI/fjOoshwq6S&#10;usMhhttGPifJi7RYc2ww2NK7ofK3uFgFdrn7nLM59GdzOG71tdzs3z4GpZ4ex80KRKAx3MX/7r1W&#10;sFjE+fFMPAIyuwEAAP//AwBQSwECLQAUAAYACAAAACEA2+H2y+4AAACFAQAAEwAAAAAAAAAAAAAA&#10;AAAAAAAAW0NvbnRlbnRfVHlwZXNdLnhtbFBLAQItABQABgAIAAAAIQBa9CxbvwAAABUBAAALAAAA&#10;AAAAAAAAAAAAAB8BAABfcmVscy8ucmVsc1BLAQItABQABgAIAAAAIQCdJgJO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52" style="position:absolute;top:25908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qfVxAAAANwAAAAPAAAAZHJzL2Rvd25yZXYueG1sRI9Ba8JA&#10;FITvgv9heUJvdROF2qauIopgBZFavT+yr9lg9m3IbpO0v94VCh6HmfmGmS97W4mWGl86VpCOExDE&#10;udMlFwrOX9vnVxA+IGusHJOCX/KwXAwHc8y06/iT2lMoRISwz1CBCaHOpPS5IYt+7Gri6H27xmKI&#10;simkbrCLcFvJSZK8SIslxwWDNa0N5dfTj1VgZ9t9yubQXszhuNF/+Wr39tEp9TTqV+8gAvXhEf5v&#10;77SC6TSF+5l4BOTiBgAA//8DAFBLAQItABQABgAIAAAAIQDb4fbL7gAAAIUBAAATAAAAAAAAAAAA&#10;AAAAAAAAAABbQ29udGVudF9UeXBlc10ueG1sUEsBAi0AFAAGAAgAAAAhAFr0LFu/AAAAFQEAAAsA&#10;AAAAAAAAAAAAAAAAHwEAAF9yZWxzLy5yZWxzUEsBAi0AFAAGAAgAAAAhAPJqp9X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53" style="position:absolute;left:3937;top:29845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DmixQAAANwAAAAPAAAAZHJzL2Rvd25yZXYueG1sRI9Ba8JA&#10;FITvBf/D8oTedBOFtkbXIIpgC1Jq9f7IPrPB7NuQ3SZpf323IPQ4zMw3zCofbC06an3lWEE6TUAQ&#10;F05XXCo4f+4nLyB8QNZYOyYF3+QhX48eVphp1/MHdadQighhn6ECE0KTSekLQxb91DXE0bu61mKI&#10;si2lbrGPcFvLWZI8SYsVxwWDDW0NFbfTl1Vgn/dvKZtjdzHH953+KTaHxWuv1ON42CxBBBrCf/je&#10;PmgF8/kM/s7EIyDXvwAAAP//AwBQSwECLQAUAAYACAAAACEA2+H2y+4AAACFAQAAEwAAAAAAAAAA&#10;AAAAAAAAAAAAW0NvbnRlbnRfVHlwZXNdLnhtbFBLAQItABQABgAIAAAAIQBa9CxbvwAAABUBAAAL&#10;AAAAAAAAAAAAAAAAAB8BAABfcmVscy8ucmVsc1BLAQItABQABgAIAAAAIQACuDmi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line id="Linea" o:spid="_x0000_s1154" style="position:absolute;visibility:visible;mso-wrap-style:square" from="3048,12065" to="3175,121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TDfxQAAANwAAAAPAAAAZHJzL2Rvd25yZXYueG1sRI9Pa8JA&#10;FMTvBb/D8oTe6saG2hJdRQsBLz34p9TjI/uaDc2+jdltEr+9Kwgeh5n5DbNYDbYWHbW+cqxgOklA&#10;EBdOV1wqOB7ylw8QPiBrrB2Tggt5WC1HTwvMtOt5R90+lCJC2GeowITQZFL6wpBFP3ENcfR+XWsx&#10;RNmWUrfYR7it5WuSzKTFiuOCwYY+DRV/+3+r4O27m1Wnwya3P1/58Uyo+3ejlXoeD+s5iEBDeITv&#10;7a1WkKYp3M7EIyCXVwAAAP//AwBQSwECLQAUAAYACAAAACEA2+H2y+4AAACFAQAAEwAAAAAAAAAA&#10;AAAAAAAAAAAAW0NvbnRlbnRfVHlwZXNdLnhtbFBLAQItABQABgAIAAAAIQBa9CxbvwAAABUBAAAL&#10;AAAAAAAAAAAAAAAAAB8BAABfcmVscy8ucmVsc1BLAQItABQABgAIAAAAIQDmnTDfxQAAANwAAAAP&#10;AAAAAAAAAAAAAAAAAAcCAABkcnMvZG93bnJldi54bWxQSwUGAAAAAAMAAwC3AAAA+QIAAAAA&#10;" stroked="f" strokeweight="1pt">
                    <v:stroke miterlimit="4" joinstyle="miter"/>
                  </v:line>
                  <v:oval id="Cerchio" o:spid="_x0000_s1155" style="position:absolute;left:3048;top:16002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QRNxQAAANwAAAAPAAAAZHJzL2Rvd25yZXYueG1sRI/dasJA&#10;FITvBd9hOYJ3uvEH20ZXEUWwgpTaen/InmZDs2dDdk3SPn1XKHg5zMw3zGrT2VI0VPvCsYLJOAFB&#10;nDldcK7g8+MwegbhA7LG0jEp+CEPm3W/t8JUu5bfqbmEXEQI+xQVmBCqVEqfGbLox64ijt6Xqy2G&#10;KOtc6hrbCLelnCbJQlosOC4YrGhnKPu+3KwC+3Q4Tdicm6s5v+31b7Y9vry2Sg0H3XYJIlAXHuH/&#10;9lErmM3mcD8Tj4Bc/wEAAP//AwBQSwECLQAUAAYACAAAACEA2+H2y+4AAACFAQAAEwAAAAAAAAAA&#10;AAAAAAAAAAAAW0NvbnRlbnRfVHlwZXNdLnhtbFBLAQItABQABgAIAAAAIQBa9CxbvwAAABUBAAAL&#10;AAAAAAAAAAAAAAAAAB8BAABfcmVscy8ucmVsc1BLAQItABQABgAIAAAAIQDiHQRN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56" style="position:absolute;left:3937;top:25908;width:203;height:2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aHWxQAAANwAAAAPAAAAZHJzL2Rvd25yZXYueG1sRI9Ba8JA&#10;FITvgv9heYI33aho2+gqoghWkFJb74/sazY0+zZk1yTtr+8KBY/DzHzDrDadLUVDtS8cK5iMExDE&#10;mdMF5wo+Pw6jZxA+IGssHZOCH/KwWfd7K0y1a/mdmkvIRYSwT1GBCaFKpfSZIYt+7Cri6H252mKI&#10;ss6lrrGNcFvKaZIspMWC44LBinaGsu/LzSqwT4fThM25uZrz217/Ztvjy2ur1HDQbZcgAnXhEf5v&#10;H7WC2WwO9zPxCMj1HwAAAP//AwBQSwECLQAUAAYACAAAACEA2+H2y+4AAACFAQAAEwAAAAAAAAAA&#10;AAAAAAAAAAAAW0NvbnRlbnRfVHlwZXNdLnhtbFBLAQItABQABgAIAAAAIQBa9CxbvwAAABUBAAAL&#10;AAAAAAAAAAAAAAAAAB8BAABfcmVscy8ucmVsc1BLAQItABQABgAIAAAAIQCNUaHW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57" style="position:absolute;left:2921;top:19939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z+hxQAAANwAAAAPAAAAZHJzL2Rvd25yZXYueG1sRI9Ba8JA&#10;FITvQv/D8gq91U0qaI2uQSqCFqTU6v2Rfc2GZt+G7Jqk/vquUPA4zMw3zDIfbC06an3lWEE6TkAQ&#10;F05XXCo4fW2fX0H4gKyxdkwKfslDvnoYLTHTrudP6o6hFBHCPkMFJoQmk9IXhiz6sWuIo/ftWosh&#10;yraUusU+wm0tX5JkKi1WHBcMNvRmqPg5XqwCO9u+p2wO3dkcPjb6Wqx3832v1NPjsF6ACDSEe/i/&#10;vdMKJpMp3M7EIyBXfwAAAP//AwBQSwECLQAUAAYACAAAACEA2+H2y+4AAACFAQAAEwAAAAAAAAAA&#10;AAAAAAAAAAAAW0NvbnRlbnRfVHlwZXNdLnhtbFBLAQItABQABgAIAAAAIQBa9CxbvwAAABUBAAAL&#10;AAAAAAAAAAAAAAAAAB8BAABfcmVscy8ucmVsc1BLAQItABQABgAIAAAAIQB9gz+h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58" style="position:absolute;left:3937;top:21844;width:152;height: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5o6xAAAANwAAAAPAAAAZHJzL2Rvd25yZXYueG1sRI/dasJA&#10;FITvhb7Dcgq9040VqkZXkRbBCiL+3R+yp9nQ7NmQ3SapT+8KgpfDzHzDzJedLUVDtS8cKxgOEhDE&#10;mdMF5wrOp3V/AsIHZI2lY1LwTx6Wi5feHFPtWj5Qcwy5iBD2KSowIVSplD4zZNEPXEUcvR9XWwxR&#10;1rnUNbYRbkv5niQf0mLBccFgRZ+Gst/jn1Vgx+vtkM2uuZjd/ktfs9Vm+t0q9fbarWYgAnXhGX60&#10;N1rBaDSG+5l4BOTiBgAA//8DAFBLAQItABQABgAIAAAAIQDb4fbL7gAAAIUBAAATAAAAAAAAAAAA&#10;AAAAAAAAAABbQ29udGVudF9UeXBlc10ueG1sUEsBAi0AFAAGAAgAAAAhAFr0LFu/AAAAFQEAAAsA&#10;AAAAAAAAAAAAAAAAHwEAAF9yZWxzLy5yZWxzUEsBAi0AFAAGAAgAAAAhABLPmjr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59" style="position:absolute;left:2032;top:18034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A5IwgAAANwAAAAPAAAAZHJzL2Rvd25yZXYueG1sRE9da8Iw&#10;FH0X9h/CHexNUyfMrZoWmQhuIGI33y/NXVPW3JQmtp2/3jwMfDyc73U+2kb01PnasYL5LAFBXDpd&#10;c6Xg+2s3fQXhA7LGxjEp+CMPefYwWWOq3cAn6otQiRjCPkUFJoQ2ldKXhiz6mWuJI/fjOoshwq6S&#10;usMhhttGPifJi7RYc2ww2NK7ofK3uFgFdrn7nLM59GdzOG71tdzs3z4GpZ4ex80KRKAx3MX/7r1W&#10;sFjEtfFMPAIyuwEAAP//AwBQSwECLQAUAAYACAAAACEA2+H2y+4AAACFAQAAEwAAAAAAAAAAAAAA&#10;AAAAAAAAW0NvbnRlbnRfVHlwZXNdLnhtbFBLAQItABQABgAIAAAAIQBa9CxbvwAAABUBAAALAAAA&#10;AAAAAAAAAAAAAB8BAABfcmVscy8ucmVsc1BLAQItABQABgAIAAAAIQBjUA5I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60" style="position:absolute;left:2032;top:25908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KvTxAAAANwAAAAPAAAAZHJzL2Rvd25yZXYueG1sRI9Ba8JA&#10;FITvQv/D8gq91Y0KWqOrSEWwgohW74/sMxuafRuy2yT117tCweMwM98w82VnS9FQ7QvHCgb9BARx&#10;5nTBuYLz9+b9A4QPyBpLx6TgjzwsFy+9OabatXyk5hRyESHsU1RgQqhSKX1myKLvu4o4eldXWwxR&#10;1rnUNbYRbks5TJKxtFhwXDBY0aeh7Of0axXYyWY3YLNvLmZ/WOtbttpOv1ql3l671QxEoC48w//t&#10;rVYwGk3hcSYeAbm4AwAA//8DAFBLAQItABQABgAIAAAAIQDb4fbL7gAAAIUBAAATAAAAAAAAAAAA&#10;AAAAAAAAAABbQ29udGVudF9UeXBlc10ueG1sUEsBAi0AFAAGAAgAAAAhAFr0LFu/AAAAFQEAAAsA&#10;AAAAAAAAAAAAAAAAHwEAAF9yZWxzLy5yZWxzUEsBAi0AFAAGAAgAAAAhAAwcq9P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61" style="position:absolute;left:2921;top:23876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HEzwgAAANwAAAAPAAAAZHJzL2Rvd25yZXYueG1sRE9da8Iw&#10;FH0X9h/CHfimqZtss2sqsiGoIDLn3i/NXVPW3JQmttVfbx4GPh7Od7YcbC06an3lWMFsmoAgLpyu&#10;uFRw+l5P3kD4gKyxdkwKLuRhmT+MMky16/mLumMoRQxhn6ICE0KTSukLQxb91DXEkft1rcUQYVtK&#10;3WIfw20tn5LkRVqsODYYbOjDUPF3PFsF9nW9m7HZdz9mf/jU12K1WWx7pcaPw+odRKAh3MX/7o1W&#10;8DyP8+OZeARkfgMAAP//AwBQSwECLQAUAAYACAAAACEA2+H2y+4AAACFAQAAEwAAAAAAAAAAAAAA&#10;AAAAAAAAW0NvbnRlbnRfVHlwZXNdLnhtbFBLAQItABQABgAIAAAAIQBa9CxbvwAAABUBAAALAAAA&#10;AAAAAAAAAAAAAB8BAABfcmVscy8ucmVsc1BLAQItABQABgAIAAAAIQDFIHEz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62" style="position:absolute;left:2032;top:21971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NSoxQAAANwAAAAPAAAAZHJzL2Rvd25yZXYueG1sRI/dasJA&#10;FITvC32H5Qje1U1q6U90FVEEFaRU7f0he8wGs2dDdpukfXpXEHo5zMw3zHTe20q01PjSsYJ0lIAg&#10;zp0uuVBwOq6f3kH4gKyxckwKfsnDfPb4MMVMu46/qD2EQkQI+wwVmBDqTEqfG7LoR64mjt7ZNRZD&#10;lE0hdYNdhNtKPifJq7RYclwwWNPSUH45/FgF9m29S9ns22+z/1zpv3yx+dh2Sg0H/WICIlAf/sP3&#10;9kYrGL+kcDsTj4CcXQEAAP//AwBQSwECLQAUAAYACAAAACEA2+H2y+4AAACFAQAAEwAAAAAAAAAA&#10;AAAAAAAAAAAAW0NvbnRlbnRfVHlwZXNdLnhtbFBLAQItABQABgAIAAAAIQBa9CxbvwAAABUBAAAL&#10;AAAAAAAAAAAAAAAAAB8BAABfcmVscy8ucmVsc1BLAQItABQABgAIAAAAIQCqbNS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3" style="position:absolute;left:2921;top:27813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rfxQAAANwAAAAPAAAAZHJzL2Rvd25yZXYueG1sRI/dasJA&#10;FITvC32H5RS8Mxt/sG3qKqIIWhCpbe8P2dNsaPZsyK5J9OndgtDLYWa+YebL3laipcaXjhWMkhQE&#10;ce50yYWCr8/t8AWED8gaK8ek4EIelovHhzlm2nX8Qe0pFCJC2GeowIRQZ1L63JBFn7iaOHo/rrEY&#10;omwKqRvsItxWcpymM2mx5LhgsKa1ofz3dLYK7PP2fcTm0H6bw3Gjr/lq97rvlBo89as3EIH68B++&#10;t3dawWQ6hr8z8QjIxQ0AAP//AwBQSwECLQAUAAYACAAAACEA2+H2y+4AAACFAQAAEwAAAAAAAAAA&#10;AAAAAAAAAAAAW0NvbnRlbnRfVHlwZXNdLnhtbFBLAQItABQABgAIAAAAIQBa9CxbvwAAABUBAAAL&#10;AAAAAAAAAAAAAAAAAB8BAABfcmVscy8ucmVsc1BLAQItABQABgAIAAAAIQBavkrf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4" style="position:absolute;left:1016;top:23876;width:101;height: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u9ExQAAANwAAAAPAAAAZHJzL2Rvd25yZXYueG1sRI/dasJA&#10;FITvBd9hOYJ3uvEH20ZXEUWwgpTaen/InmZDs2dDdk3SPn1XKHg5zMw3zGrT2VI0VPvCsYLJOAFB&#10;nDldcK7g8+MwegbhA7LG0jEp+CEPm3W/t8JUu5bfqbmEXEQI+xQVmBCqVEqfGbLox64ijt6Xqy2G&#10;KOtc6hrbCLelnCbJQlosOC4YrGhnKPu+3KwC+3Q4Tdicm6s5v+31b7Y9vry2Sg0H3XYJIlAXHuH/&#10;9lErmM1ncD8Tj4Bc/wEAAP//AwBQSwECLQAUAAYACAAAACEA2+H2y+4AAACFAQAAEwAAAAAAAAAA&#10;AAAAAAAAAAAAW0NvbnRlbnRfVHlwZXNdLnhtbFBLAQItABQABgAIAAAAIQBa9CxbvwAAABUBAAAL&#10;AAAAAAAAAAAAAAAAAB8BAABfcmVscy8ucmVsc1BLAQItABQABgAIAAAAIQA18u9E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5" style="position:absolute;left:12065;top:5969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3cwxQAAANwAAAAPAAAAZHJzL2Rvd25yZXYueG1sRI9Ba8JA&#10;FITvQv/D8gq9mY2tWE1dRVoEFaRU7f2Rfc2GZt+G7DaJ/npXKHgcZuYbZr7sbSVaanzpWMEoSUEQ&#10;506XXCg4HdfDKQgfkDVWjknBmTwsFw+DOWbadfxF7SEUIkLYZ6jAhFBnUvrckEWfuJo4ej+usRii&#10;bAqpG+wi3FbyOU0n0mLJccFgTe+G8t/Dn1VgX9e7EZt9+232nx/6kq82s22n1NNjv3oDEagP9/B/&#10;e6MVvIzHcDsTj4BcXAEAAP//AwBQSwECLQAUAAYACAAAACEA2+H2y+4AAACFAQAAEwAAAAAAAAAA&#10;AAAAAAAAAAAAW0NvbnRlbnRfVHlwZXNdLnhtbFBLAQItABQABgAIAAAAIQBa9CxbvwAAABUBAAAL&#10;AAAAAAAAAAAAAAAAAB8BAABfcmVscy8ucmVsc1BLAQItABQABgAIAAAAIQC6G3cw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6" style="position:absolute;left:11938;top:9906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9KrxQAAANwAAAAPAAAAZHJzL2Rvd25yZXYueG1sRI9Ba8JA&#10;FITvhf6H5Qm91Y3W2hpdRSyCCiK1en9kn9nQ7NuQ3Saxv74rFDwOM/MNM1t0thQN1b5wrGDQT0AQ&#10;Z04XnCs4fa2f30H4gKyxdEwKruRhMX98mGGqXcuf1BxDLiKEfYoKTAhVKqXPDFn0fVcRR+/iaosh&#10;yjqXusY2wm0ph0kylhYLjgsGK1oZyr6PP1aBfVvvBmz2zdnsDx/6N1tuJttWqadet5yCCNSFe/i/&#10;vdEKXkavcDsTj4Cc/wEAAP//AwBQSwECLQAUAAYACAAAACEA2+H2y+4AAACFAQAAEwAAAAAAAAAA&#10;AAAAAAAAAAAAW0NvbnRlbnRfVHlwZXNdLnhtbFBLAQItABQABgAIAAAAIQBa9CxbvwAAABUBAAAL&#10;AAAAAAAAAAAAAAAAAB8BAABfcmVscy8ucmVsc1BLAQItABQABgAIAAAAIQDVV9Kr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7" style="position:absolute;left:11938;top:13843;width:254;height: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UzcxQAAANwAAAAPAAAAZHJzL2Rvd25yZXYueG1sRI9Ba8JA&#10;FITvBf/D8gRvdaMWbaOriCLYgoi23h/ZZzaYfRuya5L213cLQo/DzHzDLFadLUVDtS8cKxgNExDE&#10;mdMF5wq+PnfPryB8QNZYOiYF3+Rhtew9LTDVruUTNeeQiwhhn6ICE0KVSukzQxb90FXE0bu62mKI&#10;ss6lrrGNcFvKcZJMpcWC44LBijaGstv5bhXY2e5jxObQXMzhuNU/2Xr/9t4qNeh36zmIQF34Dz/a&#10;e61g8jKFvzPxCMjlLwAAAP//AwBQSwECLQAUAAYACAAAACEA2+H2y+4AAACFAQAAEwAAAAAAAAAA&#10;AAAAAAAAAAAAW0NvbnRlbnRfVHlwZXNdLnhtbFBLAQItABQABgAIAAAAIQBa9CxbvwAAABUBAAAL&#10;AAAAAAAAAAAAAAAAAB8BAABfcmVscy8ucmVsc1BLAQItABQABgAIAAAAIQAlhUzc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8" style="position:absolute;left:12573;top:23622;width:787;height: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elHxQAAANwAAAAPAAAAZHJzL2Rvd25yZXYueG1sRI9Ba8JA&#10;FITvBf/D8gRvdaOW2kZXEUWwBRFtvT+yz2ww+zZk1yTtr+8WBI/DzHzDzJedLUVDtS8cKxgNExDE&#10;mdMF5wq+v7bPbyB8QNZYOiYFP+Rhueg9zTHVruUjNaeQiwhhn6ICE0KVSukzQxb90FXE0bu42mKI&#10;ss6lrrGNcFvKcZK8SosFxwWDFa0NZdfTzSqw0+3niM2+OZv9YaN/s9Xu/aNVatDvVjMQgbrwCN/b&#10;O61g8jKF/zPxCMjFHwAAAP//AwBQSwECLQAUAAYACAAAACEA2+H2y+4AAACFAQAAEwAAAAAAAAAA&#10;AAAAAAAAAAAAW0NvbnRlbnRfVHlwZXNdLnhtbFBLAQItABQABgAIAAAAIQBa9CxbvwAAABUBAAAL&#10;AAAAAAAAAAAAAAAAAB8BAABfcmVscy8ucmVsc1BLAQItABQABgAIAAAAIQBKyelH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69" style="position:absolute;left:12573;top:27559;width:914;height:9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n01wgAAANwAAAAPAAAAZHJzL2Rvd25yZXYueG1sRE9da8Iw&#10;FH0X9h/CHfimqZtss2sqsiGoIDLn3i/NXVPW3JQmttVfbx4GPh7Od7YcbC06an3lWMFsmoAgLpyu&#10;uFRw+l5P3kD4gKyxdkwKLuRhmT+MMky16/mLumMoRQxhn6ICE0KTSukLQxb91DXEkft1rcUQYVtK&#10;3WIfw20tn5LkRVqsODYYbOjDUPF3PFsF9nW9m7HZdz9mf/jU12K1WWx7pcaPw+odRKAh3MX/7o1W&#10;8DyPa+OZeARkfgMAAP//AwBQSwECLQAUAAYACAAAACEA2+H2y+4AAACFAQAAEwAAAAAAAAAAAAAA&#10;AAAAAAAAW0NvbnRlbnRfVHlwZXNdLnhtbFBLAQItABQABgAIAAAAIQBa9CxbvwAAABUBAAALAAAA&#10;AAAAAAAAAAAAAB8BAABfcmVscy8ucmVsc1BLAQItABQABgAIAAAAIQA7Vn01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70" style="position:absolute;left:11684;top:25654;width:685;height: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tiuxQAAANwAAAAPAAAAZHJzL2Rvd25yZXYueG1sRI/dasJA&#10;FITvBd9hOYXe1Y22VI2uIi2CClL8uz9kj9nQ7NmQ3SZpn94VCl4OM/MNM192thQN1b5wrGA4SEAQ&#10;Z04XnCs4n9YvExA+IGssHZOCX/KwXPR7c0y1a/lAzTHkIkLYp6jAhFClUvrMkEU/cBVx9K6uthii&#10;rHOpa2wj3JZylCTv0mLBccFgRR+Gsu/jj1Vgx+vdkM2+uZj916f+y1ab6bZV6vmpW81ABOrCI/zf&#10;3mgFr29TuJ+JR0AubgAAAP//AwBQSwECLQAUAAYACAAAACEA2+H2y+4AAACFAQAAEwAAAAAAAAAA&#10;AAAAAAAAAAAAW0NvbnRlbnRfVHlwZXNdLnhtbFBLAQItABQABgAIAAAAIQBa9CxbvwAAABUBAAAL&#10;AAAAAAAAAAAAAAAAAB8BAABfcmVscy8ucmVsc1BLAQItABQABgAIAAAAIQBUGtiu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1" style="position:absolute;left:11684;top:29591;width:762;height: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efuwgAAANwAAAAPAAAAZHJzL2Rvd25yZXYueG1sRE9da8Iw&#10;FH0X9h/CHfimqRtus2sqsiGoIDLn3i/NXVPW3JQmttVfbx4GPh7Od7YcbC06an3lWMFsmoAgLpyu&#10;uFRw+l5P3kD4gKyxdkwKLuRhmT+MMky16/mLumMoRQxhn6ICE0KTSukLQxb91DXEkft1rcUQYVtK&#10;3WIfw20tn5LkRVqsODYYbOjDUPF3PFsF9nW9m7HZdz9mf/jU12K1WWx7pcaPw+odRKAh3MX/7o1W&#10;8DyP8+OZeARkfgMAAP//AwBQSwECLQAUAAYACAAAACEA2+H2y+4AAACFAQAAEwAAAAAAAAAAAAAA&#10;AAAAAAAAW0NvbnRlbnRfVHlwZXNdLnhtbFBLAQItABQABgAIAAAAIQBa9CxbvwAAABUBAAALAAAA&#10;AAAAAAAAAAAAAB8BAABfcmVscy8ucmVsc1BLAQItABQABgAIAAAAIQBA+efu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72" style="position:absolute;left:11811;top:17780;width:431;height: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UJ1xQAAANwAAAAPAAAAZHJzL2Rvd25yZXYueG1sRI/dasJA&#10;FITvC32H5Qje1U0q/YuuIoqggpSqvT9kj9lg9mzIbpO0T+8KQi+HmfmGmc57W4mWGl86VpCOEhDE&#10;udMlFwpOx/XTOwgfkDVWjknBL3mYzx4fpphp1/EXtYdQiAhhn6ECE0KdSelzQxb9yNXE0Tu7xmKI&#10;simkbrCLcFvJ5yR5lRZLjgsGa1oayi+HH6vAvq13KZt9+232nyv9ly82H9tOqeGgX0xABOrDf/je&#10;3mgF45cUbmfiEZCzKwAAAP//AwBQSwECLQAUAAYACAAAACEA2+H2y+4AAACFAQAAEwAAAAAAAAAA&#10;AAAAAAAAAAAAW0NvbnRlbnRfVHlwZXNdLnhtbFBLAQItABQABgAIAAAAIQBa9CxbvwAAABUBAAAL&#10;AAAAAAAAAAAAAAAAAB8BAABfcmVscy8ucmVsc1BLAQItABQABgAIAAAAIQAvtUJ1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3" style="position:absolute;left:12700;top:19685;width:609;height: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9wCxQAAANwAAAAPAAAAZHJzL2Rvd25yZXYueG1sRI9Ba8JA&#10;FITvhf6H5RW8mY2Ktk1dRRRBCyK17f2Rfc2GZt+G7JpEf71bEHocZuYbZr7sbSVaanzpWMEoSUEQ&#10;506XXCj4+twOX0D4gKyxckwKLuRhuXh8mGOmXccf1J5CISKEfYYKTAh1JqXPDVn0iauJo/fjGosh&#10;yqaQusEuwm0lx2k6kxZLjgsGa1obyn9PZ6vAPm/fR2wO7bc5HDf6mq92r/tOqcFTv3oDEagP/+F7&#10;e6cVTKZj+DsTj4Bc3AAAAP//AwBQSwECLQAUAAYACAAAACEA2+H2y+4AAACFAQAAEwAAAAAAAAAA&#10;AAAAAAAAAAAAW0NvbnRlbnRfVHlwZXNdLnhtbFBLAQItABQABgAIAAAAIQBa9CxbvwAAABUBAAAL&#10;AAAAAAAAAAAAAAAAAB8BAABfcmVscy8ucmVsc1BLAQItABQABgAIAAAAIQDfZ9wC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4" style="position:absolute;left:11684;top:21717;width:558;height:5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3mZxQAAANwAAAAPAAAAZHJzL2Rvd25yZXYueG1sRI9Ba8JA&#10;FITvgv9heYI33aho2+gqoghWkFJb74/sazY0+zZk1yTtr+8KBY/DzHzDrDadLUVDtS8cK5iMExDE&#10;mdMF5wo+Pw6jZxA+IGssHZOCH/KwWfd7K0y1a/mdmkvIRYSwT1GBCaFKpfSZIYt+7Cri6H252mKI&#10;ss6lrrGNcFvKaZIspMWC44LBinaGsu/LzSqwT4fThM25uZrz217/Ztvjy2ur1HDQbZcgAnXhEf5v&#10;H7WC2XwG9zPxCMj1HwAAAP//AwBQSwECLQAUAAYACAAAACEA2+H2y+4AAACFAQAAEwAAAAAAAAAA&#10;AAAAAAAAAAAAW0NvbnRlbnRfVHlwZXNdLnhtbFBLAQItABQABgAIAAAAIQBa9CxbvwAAABUBAAAL&#10;AAAAAAAAAAAAAAAAAB8BAABfcmVscy8ucmVsc1BLAQItABQABgAIAAAAIQCwK3mZ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5" style="position:absolute;left:13589;top:25527;width:863;height:8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uHtxQAAANwAAAAPAAAAZHJzL2Rvd25yZXYueG1sRI9Ba8JA&#10;FITvhf6H5Qm91Y3W2hpdRSyCCiK1en9kn9nQ7NuQ3Saxv74rFDwOM/MNM1t0thQN1b5wrGDQT0AQ&#10;Z04XnCs4fa2f30H4gKyxdEwKruRhMX98mGGqXcuf1BxDLiKEfYoKTAhVKqXPDFn0fVcRR+/iaosh&#10;yjqXusY2wm0ph0kylhYLjgsGK1oZyr6PP1aBfVvvBmz2zdnsDx/6N1tuJttWqadet5yCCNSFe/i/&#10;vdEKXl5HcDsTj4Cc/wEAAP//AwBQSwECLQAUAAYACAAAACEA2+H2y+4AAACFAQAAEwAAAAAAAAAA&#10;AAAAAAAAAAAAW0NvbnRlbnRfVHlwZXNdLnhtbFBLAQItABQABgAIAAAAIQBa9CxbvwAAABUBAAAL&#10;AAAAAAAAAAAAAAAAAB8BAABfcmVscy8ucmVsc1BLAQItABQABgAIAAAAIQA/wuHt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6" style="position:absolute;left:7874;top:17907;width:228;height:2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kR2xQAAANwAAAAPAAAAZHJzL2Rvd25yZXYueG1sRI9Ba8JA&#10;FITvQv/D8gq9mY0tWk1dRVoEFaRU7f2Rfc2GZt+G7DaJ/npXKHgcZuYbZr7sbSVaanzpWMEoSUEQ&#10;506XXCg4HdfDKQgfkDVWjknBmTwsFw+DOWbadfxF7SEUIkLYZ6jAhFBnUvrckEWfuJo4ej+usRii&#10;bAqpG+wi3FbyOU0n0mLJccFgTe+G8t/Dn1VgX9e7EZt9+232nx/6kq82s22n1NNjv3oDEagP9/B/&#10;e6MVvIzHcDsTj4BcXAEAAP//AwBQSwECLQAUAAYACAAAACEA2+H2y+4AAACFAQAAEwAAAAAAAAAA&#10;AAAAAAAAAAAAW0NvbnRlbnRfVHlwZXNdLnhtbFBLAQItABQABgAIAAAAIQBa9CxbvwAAABUBAAAL&#10;AAAAAAAAAAAAAAAAAB8BAABfcmVscy8ucmVsc1BLAQItABQABgAIAAAAIQBQjkR2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7" style="position:absolute;left:13716;top:17780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oBxQAAANwAAAAPAAAAZHJzL2Rvd25yZXYueG1sRI9Ba8JA&#10;FITvBf/D8gRvdaNSbaOriCLYgoi23h/ZZzaYfRuya5L213cLQo/DzHzDLFadLUVDtS8cKxgNExDE&#10;mdMF5wq+PnfPryB8QNZYOiYF3+Rhtew9LTDVruUTNeeQiwhhn6ICE0KVSukzQxb90FXE0bu62mKI&#10;ss6lrrGNcFvKcZJMpcWC44LBijaGstv5bhXY2e5jxObQXMzhuNU/2Xr/9t4qNeh36zmIQF34Dz/a&#10;e61g8jKFvzPxCMjlLwAAAP//AwBQSwECLQAUAAYACAAAACEA2+H2y+4AAACFAQAAEwAAAAAAAAAA&#10;AAAAAAAAAAAAW0NvbnRlbnRfVHlwZXNdLnhtbFBLAQItABQABgAIAAAAIQBa9CxbvwAAABUBAAAL&#10;AAAAAAAAAAAAAAAAAB8BAABfcmVscy8ucmVsc1BLAQItABQABgAIAAAAIQCgXNoB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8" style="position:absolute;left:13716;top:21590;width:685;height:6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H+axQAAANwAAAAPAAAAZHJzL2Rvd25yZXYueG1sRI9Ba8JA&#10;FITvBf/D8gRvdaPS2kZXEUWwBRFtvT+yz2ww+zZk1yTtr+8WBI/DzHzDzJedLUVDtS8cKxgNExDE&#10;mdMF5wq+v7bPbyB8QNZYOiYFP+Rhueg9zTHVruUjNaeQiwhhn6ICE0KVSukzQxb90FXE0bu42mKI&#10;ss6lrrGNcFvKcZK8SosFxwWDFa0NZdfTzSqw0+3niM2+OZv9YaN/s9Xu/aNVatDvVjMQgbrwCN/b&#10;O61g8jKF/zPxCMjFHwAAAP//AwBQSwECLQAUAAYACAAAACEA2+H2y+4AAACFAQAAEwAAAAAAAAAA&#10;AAAAAAAAAAAAW0NvbnRlbnRfVHlwZXNdLnhtbFBLAQItABQABgAIAAAAIQBa9CxbvwAAABUBAAAL&#10;AAAAAAAAAAAAAAAAAB8BAABfcmVscy8ucmVsc1BLAQItABQABgAIAAAAIQDPEH+a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79" style="position:absolute;left:13970;top:5969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+vowgAAANwAAAAPAAAAZHJzL2Rvd25yZXYueG1sRE9da8Iw&#10;FH0X9h/CHfimqRtus2sqsiGoIDLn3i/NXVPW3JQmttVfbx4GPh7Od7YcbC06an3lWMFsmoAgLpyu&#10;uFRw+l5P3kD4gKyxdkwKLuRhmT+MMky16/mLumMoRQxhn6ICE0KTSukLQxb91DXEkft1rcUQYVtK&#10;3WIfw20tn5LkRVqsODYYbOjDUPF3PFsF9nW9m7HZdz9mf/jU12K1WWx7pcaPw+odRKAh3MX/7o1W&#10;8DyPa+OZeARkfgMAAP//AwBQSwECLQAUAAYACAAAACEA2+H2y+4AAACFAQAAEwAAAAAAAAAAAAAA&#10;AAAAAAAAW0NvbnRlbnRfVHlwZXNdLnhtbFBLAQItABQABgAIAAAAIQBa9CxbvwAAABUBAAALAAAA&#10;AAAAAAAAAAAAAB8BAABfcmVscy8ucmVsc1BLAQItABQABgAIAAAAIQC+j+vo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80" style="position:absolute;left:13970;top:9906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05zxQAAANwAAAAPAAAAZHJzL2Rvd25yZXYueG1sRI/dasJA&#10;FITvBd9hOYXe1Y2WVo2uIi2CClL8uz9kj9nQ7NmQ3SZpn94VCl4OM/MNM192thQN1b5wrGA4SEAQ&#10;Z04XnCs4n9YvExA+IGssHZOCX/KwXPR7c0y1a/lAzTHkIkLYp6jAhFClUvrMkEU/cBVx9K6uthii&#10;rHOpa2wj3JZylCTv0mLBccFgRR+Gsu/jj1Vgx+vdkM2+uZj916f+y1ab6bZV6vmpW81ABOrCI/zf&#10;3mgFr29TuJ+JR0AubgAAAP//AwBQSwECLQAUAAYACAAAACEA2+H2y+4AAACFAQAAEwAAAAAAAAAA&#10;AAAAAAAAAAAAW0NvbnRlbnRfVHlwZXNdLnhtbFBLAQItABQABgAIAAAAIQBa9CxbvwAAABUBAAAL&#10;AAAAAAAAAAAAAAAAAB8BAABfcmVscy8ucmVsc1BLAQItABQABgAIAAAAIQDRw05z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81" style="position:absolute;left:12827;top:15748;width:431;height: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S1TwQAAANwAAAAPAAAAZHJzL2Rvd25yZXYueG1sRE9ba8Iw&#10;FH4X/A/hCL7NVAWn1SiiCG4gY17eD82xKTYnpYltt1+/PAx8/Pjuq01nS9FQ7QvHCsajBARx5nTB&#10;uYLr5fA2B+EDssbSMSn4IQ+bdb+3wlS7lr+pOYdcxBD2KSowIVSplD4zZNGPXEUcuburLYYI61zq&#10;GtsYbks5SZKZtFhwbDBY0c5Q9jg/rQL7fvgcszk1N3P62uvfbHtcfLRKDQfddgkiUBde4n/3USuY&#10;zuL8eCYeAbn+AwAA//8DAFBLAQItABQABgAIAAAAIQDb4fbL7gAAAIUBAAATAAAAAAAAAAAAAAAA&#10;AAAAAABbQ29udGVudF9UeXBlc10ueG1sUEsBAi0AFAAGAAgAAAAhAFr0LFu/AAAAFQEAAAsAAAAA&#10;AAAAAAAAAAAAHwEAAF9yZWxzLy5yZWxzUEsBAi0AFAAGAAgAAAAhAI6VLVP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82" style="position:absolute;left:12827;top:11938;width:254;height: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YjIxAAAANwAAAAPAAAAZHJzL2Rvd25yZXYueG1sRI9Ba8JA&#10;FITvgv9heYK3uokF26auIopgBZFavT+yr9lg9m3IbpPYX+8WCh6HmfmGmS97W4mWGl86VpBOEhDE&#10;udMlFwrOX9unVxA+IGusHJOCG3lYLoaDOWbadfxJ7SkUIkLYZ6jAhFBnUvrckEU/cTVx9L5dYzFE&#10;2RRSN9hFuK3kNElm0mLJccFgTWtD+fX0YxXYl+0+ZXNoL+Zw3OjffLV7++iUGo/61TuIQH14hP/b&#10;O63geZbC35l4BOTiDgAA//8DAFBLAQItABQABgAIAAAAIQDb4fbL7gAAAIUBAAATAAAAAAAAAAAA&#10;AAAAAAAAAABbQ29udGVudF9UeXBlc10ueG1sUEsBAi0AFAAGAAgAAAAhAFr0LFu/AAAAFQEAAAsA&#10;AAAAAAAAAAAAAAAAHwEAAF9yZWxzLy5yZWxzUEsBAi0AFAAGAAgAAAAhAOHZiMj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83" style="position:absolute;left:12954;top:4064;width:25;height: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xa/xAAAANwAAAAPAAAAZHJzL2Rvd25yZXYueG1sRI9Ba8JA&#10;FITvBf/D8oTedKMFa1NXEUVQQURt74/sMxvMvg3ZbZL6692C0OMwM98ws0VnS9FQ7QvHCkbDBARx&#10;5nTBuYKvy2YwBeEDssbSMSn4JQ+Lee9lhql2LZ+oOYdcRAj7FBWYEKpUSp8ZsuiHriKO3tXVFkOU&#10;dS51jW2E21KOk2QiLRYcFwxWtDKU3c4/VoF93+xHbA7Ntzkc1/qeLbcfu1ap1363/AQRqAv/4Wd7&#10;qxW8TcbwdyYeATl/AAAA//8DAFBLAQItABQABgAIAAAAIQDb4fbL7gAAAIUBAAATAAAAAAAAAAAA&#10;AAAAAAAAAABbQ29udGVudF9UeXBlc10ueG1sUEsBAi0AFAAGAAgAAAAhAFr0LFu/AAAAFQEAAAsA&#10;AAAAAAAAAAAAAAAAHwEAAF9yZWxzLy5yZWxzUEsBAi0AFAAGAAgAAAAhABELFr/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84" style="position:absolute;left:10922;top:11938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7MkxQAAANwAAAAPAAAAZHJzL2Rvd25yZXYueG1sRI9Ba8JA&#10;FITvQv/D8gq91U0qaI2uQSqCFqTU6v2Rfc2GZt+G7Jqk/vquUPA4zMw3zDIfbC06an3lWEE6TkAQ&#10;F05XXCo4fW2fX0H4gKyxdkwKfslDvnoYLTHTrudP6o6hFBHCPkMFJoQmk9IXhiz6sWuIo/ftWosh&#10;yraUusU+wm0tX5JkKi1WHBcMNvRmqPg5XqwCO9u+p2wO3dkcPjb6Wqx3832v1NPjsF6ACDSEe/i/&#10;vdMKJtMJ3M7EIyBXfwAAAP//AwBQSwECLQAUAAYACAAAACEA2+H2y+4AAACFAQAAEwAAAAAAAAAA&#10;AAAAAAAAAAAAW0NvbnRlbnRfVHlwZXNdLnhtbFBLAQItABQABgAIAAAAIQBa9CxbvwAAABUBAAAL&#10;AAAAAAAAAAAAAAAAAB8BAABfcmVscy8ucmVsc1BLAQItABQABgAIAAAAIQB+R7Mk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85" style="position:absolute;left:12954;top:8001;width:101;height: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itQxQAAANwAAAAPAAAAZHJzL2Rvd25yZXYueG1sRI9Ba8JA&#10;FITvBf/D8gRvdaMWbaOriCLYgoi23h/ZZzaYfRuya5L213cLQo/DzHzDLFadLUVDtS8cKxgNExDE&#10;mdMF5wq+PnfPryB8QNZYOiYF3+Rhtew9LTDVruUTNeeQiwhhn6ICE0KVSukzQxb90FXE0bu62mKI&#10;ss6lrrGNcFvKcZJMpcWC44LBijaGstv5bhXY2e5jxObQXMzhuNU/2Xr/9t4qNeh36zmIQF34Dz/a&#10;e61gMn2BvzPxCMjlLwAAAP//AwBQSwECLQAUAAYACAAAACEA2+H2y+4AAACFAQAAEwAAAAAAAAAA&#10;AAAAAAAAAAAAW0NvbnRlbnRfVHlwZXNdLnhtbFBLAQItABQABgAIAAAAIQBa9CxbvwAAABUBAAAL&#10;AAAAAAAAAAAAAAAAAB8BAABfcmVscy8ucmVsc1BLAQItABQABgAIAAAAIQDxritQ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86" style="position:absolute;left:13843;top:13843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o7LxQAAANwAAAAPAAAAZHJzL2Rvd25yZXYueG1sRI9Ba8JA&#10;FITvBf/D8gRvdaNSbaOriCLYgoi23h/ZZzaYfRuya5L213cLQo/DzHzDLFadLUVDtS8cKxgNExDE&#10;mdMF5wq+PnfPryB8QNZYOiYF3+Rhtew9LTDVruUTNeeQiwhhn6ICE0KVSukzQxb90FXE0bu62mKI&#10;ss6lrrGNcFvKcZJMpcWC44LBijaGstv5bhXY2e5jxObQXMzhuNU/2Xr/9t4qNeh36zmIQF34Dz/a&#10;e61gMn2BvzPxCMjlLwAAAP//AwBQSwECLQAUAAYACAAAACEA2+H2y+4AAACFAQAAEwAAAAAAAAAA&#10;AAAAAAAAAAAAW0NvbnRlbnRfVHlwZXNdLnhtbFBLAQItABQABgAIAAAAIQBa9CxbvwAAABUBAAAL&#10;AAAAAAAAAAAAAAAAAB8BAABfcmVscy8ucmVsc1BLAQItABQABgAIAAAAIQCe4o7L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87" style="position:absolute;left:8890;top:19812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BC8xAAAANwAAAAPAAAAZHJzL2Rvd25yZXYueG1sRI9Ba8JA&#10;FITvgv9heYK3utFC2qauIopgBZFavT+yr9lg9m3IbpPYX+8WCh6HmfmGmS97W4mWGl86VjCdJCCI&#10;c6dLLhScv7ZPryB8QNZYOSYFN/KwXAwHc8y06/iT2lMoRISwz1CBCaHOpPS5IYt+4mri6H27xmKI&#10;simkbrCLcFvJWZKk0mLJccFgTWtD+fX0YxXYl+1+yubQXszhuNG/+Wr39tEpNR71q3cQgfrwCP+3&#10;d1rBc5rC35l4BOTiDgAA//8DAFBLAQItABQABgAIAAAAIQDb4fbL7gAAAIUBAAATAAAAAAAAAAAA&#10;AAAAAAAAAABbQ29udGVudF9UeXBlc10ueG1sUEsBAi0AFAAGAAgAAAAhAFr0LFu/AAAAFQEAAAsA&#10;AAAAAAAAAAAAAAAAHwEAAF9yZWxzLy5yZWxzUEsBAi0AFAAGAAgAAAAhAG4wELz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88" style="position:absolute;left:8890;top:15875;width:254;height: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LUnxAAAANwAAAAPAAAAZHJzL2Rvd25yZXYueG1sRI9Ba8JA&#10;FITvBf/D8gRvdaOC2tRVxCKoIKK290f2mQ1m34bsNon99V2h0OMwM98wi1VnS9FQ7QvHCkbDBARx&#10;5nTBuYLP6/Z1DsIHZI2lY1LwIA+rZe9lgal2LZ+puYRcRAj7FBWYEKpUSp8ZsuiHriKO3s3VFkOU&#10;dS51jW2E21KOk2QqLRYcFwxWtDGU3S/fVoGdbQ8jNsfmyxxPH/onW+/e9q1Sg363fgcRqAv/4b/2&#10;TiuYTGfwPBOPgFz+AgAA//8DAFBLAQItABQABgAIAAAAIQDb4fbL7gAAAIUBAAATAAAAAAAAAAAA&#10;AAAAAAAAAABbQ29udGVudF9UeXBlc10ueG1sUEsBAi0AFAAGAAgAAAAhAFr0LFu/AAAAFQEAAAsA&#10;AAAAAAAAAAAAAAAAHwEAAF9yZWxzLy5yZWxzUEsBAi0AFAAGAAgAAAAhAAF8tSf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89" style="position:absolute;left:9779;top:25654;width:558;height:5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yFVwQAAANwAAAAPAAAAZHJzL2Rvd25yZXYueG1sRE9ba8Iw&#10;FH4X/A/hCL7NVAWn1SiiCG4gY17eD82xKTYnpYltt1+/PAx8/Pjuq01nS9FQ7QvHCsajBARx5nTB&#10;uYLr5fA2B+EDssbSMSn4IQ+bdb+3wlS7lr+pOYdcxBD2KSowIVSplD4zZNGPXEUcuburLYYI61zq&#10;GtsYbks5SZKZtFhwbDBY0c5Q9jg/rQL7fvgcszk1N3P62uvfbHtcfLRKDQfddgkiUBde4n/3USuY&#10;zuLaeCYeAbn+AwAA//8DAFBLAQItABQABgAIAAAAIQDb4fbL7gAAAIUBAAATAAAAAAAAAAAAAAAA&#10;AAAAAABbQ29udGVudF9UeXBlc10ueG1sUEsBAi0AFAAGAAgAAAAhAFr0LFu/AAAAFQEAAAsAAAAA&#10;AAAAAAAAAAAAHwEAAF9yZWxzLy5yZWxzUEsBAi0AFAAGAAgAAAAhAHDjIVX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190" style="position:absolute;left:9017;top:11938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4TOxQAAANwAAAAPAAAAZHJzL2Rvd25yZXYueG1sRI/dasJA&#10;FITvBd9hOULv6sYK/qSuIhbBCiJqe3/InmaD2bMhuyZpn94VCl4OM/MNs1h1thQN1b5wrGA0TEAQ&#10;Z04XnCv4umxfZyB8QNZYOiYFv+Rhtez3Fphq1/KJmnPIRYSwT1GBCaFKpfSZIYt+6Cri6P242mKI&#10;ss6lrrGNcFvKtySZSIsFxwWDFW0MZdfzzSqw0+1+xObQfJvD8UP/Zevd/LNV6mXQrd9BBOrCM/zf&#10;3mkF48kcHmfiEZDLOwAAAP//AwBQSwECLQAUAAYACAAAACEA2+H2y+4AAACFAQAAEwAAAAAAAAAA&#10;AAAAAAAAAAAAW0NvbnRlbnRfVHlwZXNdLnhtbFBLAQItABQABgAIAAAAIQBa9CxbvwAAABUBAAAL&#10;AAAAAAAAAAAAAAAAAB8BAABfcmVscy8ucmVsc1BLAQItABQABgAIAAAAIQAfr4TO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91" style="position:absolute;left:9779;top:29591;width:609;height: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LuOwgAAANwAAAAPAAAAZHJzL2Rvd25yZXYueG1sRE9ba8Iw&#10;FH4X9h/CGextpm4wtZoWmQgqyJiX90Nz1pQ1J6WJbd2vNw8DHz+++zIfbC06an3lWMFknIAgLpyu&#10;uFRwPm1eZyB8QNZYOyYFN/KQZ0+jJaba9fxN3TGUIoawT1GBCaFJpfSFIYt+7BriyP241mKIsC2l&#10;brGP4baWb0nyIS1WHBsMNvRpqPg9Xq0CO93sJ2wO3cUcvtb6r1ht57teqZfnYbUAEWgID/G/e6sV&#10;vE/j/HgmHgGZ3QEAAP//AwBQSwECLQAUAAYACAAAACEA2+H2y+4AAACFAQAAEwAAAAAAAAAAAAAA&#10;AAAAAAAAW0NvbnRlbnRfVHlwZXNdLnhtbFBLAQItABQABgAIAAAAIQBa9CxbvwAAABUBAAALAAAA&#10;AAAAAAAAAAAAAB8BAABfcmVscy8ucmVsc1BLAQItABQABgAIAAAAIQALTLuO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192" style="position:absolute;left:9017;top:8001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4VxAAAANwAAAAPAAAAZHJzL2Rvd25yZXYueG1sRI9Ba8JA&#10;FITvBf/D8gRvukkLtU1dRSyCFURq9f7IvmaD2bchu02iv94VhB6HmfmGmS16W4mWGl86VpBOEhDE&#10;udMlFwqOP+vxGwgfkDVWjknBhTws5oOnGWbadfxN7SEUIkLYZ6jAhFBnUvrckEU/cTVx9H5dYzFE&#10;2RRSN9hFuK3kc5K8SoslxwWDNa0M5efDn1Vgp+ttymbXnsxu/6mv+XLz/tUpNRr2yw8QgfrwH360&#10;N1rByzSF+5l4BOT8BgAA//8DAFBLAQItABQABgAIAAAAIQDb4fbL7gAAAIUBAAATAAAAAAAAAAAA&#10;AAAAAAAAAABbQ29udGVudF9UeXBlc10ueG1sUEsBAi0AFAAGAAgAAAAhAFr0LFu/AAAAFQEAAAsA&#10;AAAAAAAAAAAAAAAAHwEAAF9yZWxzLy5yZWxzUEsBAi0AFAAGAAgAAAAhAGQAHhX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93" style="position:absolute;left:8001;top:13970;width:127;height:1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oBixQAAANwAAAAPAAAAZHJzL2Rvd25yZXYueG1sRI9Ba8JA&#10;FITvhf6H5RV6000sqE1dg7QIKoio7f2Rfc2GZt+G7DZJ/fWuIPQ4zMw3zCIfbC06an3lWEE6TkAQ&#10;F05XXCr4PK9HcxA+IGusHZOCP/KQLx8fFphp1/ORulMoRYSwz1CBCaHJpPSFIYt+7Bri6H271mKI&#10;si2lbrGPcFvLSZJMpcWK44LBht4NFT+nX6vAzta7lM2++zL7w4e+FKvN67ZX6vlpWL2BCDSE//C9&#10;vdEKXmYTuJ2JR0AurwAAAP//AwBQSwECLQAUAAYACAAAACEA2+H2y+4AAACFAQAAEwAAAAAAAAAA&#10;AAAAAAAAAAAAW0NvbnRlbnRfVHlwZXNdLnhtbFBLAQItABQABgAIAAAAIQBa9CxbvwAAABUBAAAL&#10;AAAAAAAAAAAAAAAAAB8BAABfcmVscy8ucmVsc1BLAQItABQABgAIAAAAIQCU0oBi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94" style="position:absolute;left:8001;top:10033;width:50;height: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iX5xAAAANwAAAAPAAAAZHJzL2Rvd25yZXYueG1sRI/dasJA&#10;FITvhb7Dcgq9040VqkZXkRbBCiL+3R+yp9nQ7NmQ3SapT+8KgpfDzHzDzJedLUVDtS8cKxgOEhDE&#10;mdMF5wrOp3V/AsIHZI2lY1LwTx6Wi5feHFPtWj5Qcwy5iBD2KSowIVSplD4zZNEPXEUcvR9XWwxR&#10;1rnUNbYRbkv5niQf0mLBccFgRZ+Gst/jn1Vgx+vtkM2uuZjd/ktfs9Vm+t0q9fbarWYgAnXhGX60&#10;N1rBaDyC+5l4BOTiBgAA//8DAFBLAQItABQABgAIAAAAIQDb4fbL7gAAAIUBAAATAAAAAAAAAAAA&#10;AAAAAAAAAABbQ29udGVudF9UeXBlc10ueG1sUEsBAi0AFAAGAAgAAAAhAFr0LFu/AAAAFQEAAAsA&#10;AAAAAAAAAAAAAAAAHwEAAF9yZWxzLy5yZWxzUEsBAi0AFAAGAAgAAAAhAPueJfn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95" style="position:absolute;left:8763;top:27686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72NxQAAANwAAAAPAAAAZHJzL2Rvd25yZXYueG1sRI9Ba8JA&#10;FITvBf/D8gRvdaOW2kZXEUWwBRFtvT+yz2ww+zZk1yTtr+8WBI/DzHzDzJedLUVDtS8cKxgNExDE&#10;mdMF5wq+v7bPbyB8QNZYOiYFP+Rhueg9zTHVruUjNaeQiwhhn6ICE0KVSukzQxb90FXE0bu42mKI&#10;ss6lrrGNcFvKcZK8SosFxwWDFa0NZdfTzSqw0+3niM2+OZv9YaN/s9Xu/aNVatDvVjMQgbrwCN/b&#10;O61gMn2B/zPxCMjFHwAAAP//AwBQSwECLQAUAAYACAAAACEA2+H2y+4AAACFAQAAEwAAAAAAAAAA&#10;AAAAAAAAAAAAW0NvbnRlbnRfVHlwZXNdLnhtbFBLAQItABQABgAIAAAAIQBa9CxbvwAAABUBAAAL&#10;AAAAAAAAAAAAAAAAAB8BAABfcmVscy8ucmVsc1BLAQItABQABgAIAAAAIQB0d72N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96" style="position:absolute;left:8763;top:23749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xgWxQAAANwAAAAPAAAAZHJzL2Rvd25yZXYueG1sRI9Ba8JA&#10;FITvBf/D8gRvdaPS2kZXEUWwBRFtvT+yz2ww+zZk1yTtr+8WBI/DzHzDzJedLUVDtS8cKxgNExDE&#10;mdMF5wq+v7bPbyB8QNZYOiYFP+Rhueg9zTHVruUjNaeQiwhhn6ICE0KVSukzQxb90FXE0bu42mKI&#10;ss6lrrGNcFvKcZK8SosFxwWDFa0NZdfTzSqw0+3niM2+OZv9YaN/s9Xu/aNVatDvVjMQgbrwCN/b&#10;O61gMn2B/zPxCMjFHwAAAP//AwBQSwECLQAUAAYACAAAACEA2+H2y+4AAACFAQAAEwAAAAAAAAAA&#10;AAAAAAAAAAAAW0NvbnRlbnRfVHlwZXNdLnhtbFBLAQItABQABgAIAAAAIQBa9CxbvwAAABUBAAAL&#10;AAAAAAAAAAAAAAAAAB8BAABfcmVscy8ucmVsc1BLAQItABQABgAIAAAAIQAbOxgW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97" style="position:absolute;left:10922;top:8001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YZhxAAAANwAAAAPAAAAZHJzL2Rvd25yZXYueG1sRI9Ba8JA&#10;FITvBf/D8gRvdaOC2tRVxCKoIKK290f2mQ1m34bsNon99V2h0OMwM98wi1VnS9FQ7QvHCkbDBARx&#10;5nTBuYLP6/Z1DsIHZI2lY1LwIA+rZe9lgal2LZ+puYRcRAj7FBWYEKpUSp8ZsuiHriKO3s3VFkOU&#10;dS51jW2E21KOk2QqLRYcFwxWtDGU3S/fVoGdbQ8jNsfmyxxPH/onW+/e9q1Sg363fgcRqAv/4b/2&#10;TiuYzKbwPBOPgFz+AgAA//8DAFBLAQItABQABgAIAAAAIQDb4fbL7gAAAIUBAAATAAAAAAAAAAAA&#10;AAAAAAAAAABbQ29udGVudF9UeXBlc10ueG1sUEsBAi0AFAAGAAgAAAAhAFr0LFu/AAAAFQEAAAsA&#10;AAAAAAAAAAAAAAAAHwEAAF9yZWxzLy5yZWxzUEsBAi0AFAAGAAgAAAAhAOvphmH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198" style="position:absolute;left:10668;top:23622;width:635;height: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SP6xQAAANwAAAAPAAAAZHJzL2Rvd25yZXYueG1sRI9Ba8JA&#10;FITvhf6H5RV6040VGpu6irQIVhAx1fsj+5oNzb4N2TVJ/fWuIPQ4zMw3zHw52Fp01PrKsYLJOAFB&#10;XDhdcang+L0ezUD4gKyxdkwK/sjDcvH4MMdMu54P1OWhFBHCPkMFJoQmk9IXhiz6sWuIo/fjWosh&#10;yraUusU+wm0tX5LkVVqsOC4YbOjDUPGbn60Cm663Eza77mR2+099KVabt69eqeenYfUOItAQ/sP3&#10;9kYrmKYp3M7EIyAXVwAAAP//AwBQSwECLQAUAAYACAAAACEA2+H2y+4AAACFAQAAEwAAAAAAAAAA&#10;AAAAAAAAAAAAW0NvbnRlbnRfVHlwZXNdLnhtbFBLAQItABQABgAIAAAAIQBa9CxbvwAAABUBAAAL&#10;AAAAAAAAAAAAAAAAAB8BAABfcmVscy8ucmVsc1BLAQItABQABgAIAAAAIQCEpSP6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199" style="position:absolute;left:10795;top:19685;width:508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reIwgAAANwAAAAPAAAAZHJzL2Rvd25yZXYueG1sRE9ba8Iw&#10;FH4X9h/CGextpm4wtZoWmQgqyJiX90Nz1pQ1J6WJbd2vNw8DHz+++zIfbC06an3lWMFknIAgLpyu&#10;uFRwPm1eZyB8QNZYOyYFN/KQZ0+jJaba9fxN3TGUIoawT1GBCaFJpfSFIYt+7BriyP241mKIsC2l&#10;brGP4baWb0nyIS1WHBsMNvRpqPg9Xq0CO93sJ2wO3cUcvtb6r1ht57teqZfnYbUAEWgID/G/e6sV&#10;vE/j2ngmHgGZ3QEAAP//AwBQSwECLQAUAAYACAAAACEA2+H2y+4AAACFAQAAEwAAAAAAAAAAAAAA&#10;AAAAAAAAW0NvbnRlbnRfVHlwZXNdLnhtbFBLAQItABQABgAIAAAAIQBa9CxbvwAAABUBAAALAAAA&#10;AAAAAAAAAAAAAB8BAABfcmVscy8ucmVsc1BLAQItABQABgAIAAAAIQD1OreIwgAAANwAAAAPAAAA&#10;AAAAAAAAAAAAAAcCAABkcnMvZG93bnJldi54bWxQSwUGAAAAAAMAAwC3AAAA9gIAAAAA&#10;" filled="f" stroked="f" strokeweight="1pt">
                    <v:stroke miterlimit="4" joinstyle="miter"/>
                    <v:textbox inset="3pt,3pt,3pt,3pt"/>
                  </v:oval>
                  <v:oval id="Cerchio" o:spid="_x0000_s1200" style="position:absolute;left:10668;top:27559;width:736;height: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hITxAAAANwAAAAPAAAAZHJzL2Rvd25yZXYueG1sRI9Ba8JA&#10;FITvBf/D8oTedKNC1dRVRBGsIKK290f2NRvMvg3ZNUn767uC0OMwM98wi1VnS9FQ7QvHCkbDBARx&#10;5nTBuYLP624wA+EDssbSMSn4IQ+rZe9lgal2LZ+puYRcRAj7FBWYEKpUSp8ZsuiHriKO3rerLYYo&#10;61zqGtsIt6UcJ8mbtFhwXDBY0cZQdrvcrQI73R1GbI7Nlzmetvo3W+/nH61Sr/1u/Q4iUBf+w8/2&#10;XiuYTOfwOBOPgFz+AQAA//8DAFBLAQItABQABgAIAAAAIQDb4fbL7gAAAIUBAAATAAAAAAAAAAAA&#10;AAAAAAAAAABbQ29udGVudF9UeXBlc10ueG1sUEsBAi0AFAAGAAgAAAAhAFr0LFu/AAAAFQEAAAsA&#10;AAAAAAAAAAAAAAAAHwEAAF9yZWxzLy5yZWxzUEsBAi0AFAAGAAgAAAAhAJp2EhP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201" style="position:absolute;left:10795;top:15875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cupwQAAANwAAAAPAAAAZHJzL2Rvd25yZXYueG1sRE9da8Iw&#10;FH0X/A/hCnubqRO2rjOKOAQniOj0/dLcNcXmpjSx7fz15kHw8XC+Z4veVqKlxpeOFUzGCQji3OmS&#10;CwWn3/VrCsIHZI2VY1LwTx4W8+Fghpl2HR+oPYZCxBD2GSowIdSZlD43ZNGPXU0cuT/XWAwRNoXU&#10;DXYx3FbyLUnepcWSY4PBmlaG8svxahXYj/V2wmbXns1u/61v+XLz+dMp9TLql18gAvXhKX64N1rB&#10;NI3z45l4BOT8DgAA//8DAFBLAQItABQABgAIAAAAIQDb4fbL7gAAAIUBAAATAAAAAAAAAAAAAAAA&#10;AAAAAABbQ29udGVudF9UeXBlc10ueG1sUEsBAi0AFAAGAAgAAAAhAFr0LFu/AAAAFQEAAAsAAAAA&#10;AAAAAAAAAAAAHwEAAF9yZWxzLy5yZWxzUEsBAi0AFAAGAAgAAAAhAD6Zy6nBAAAA3AAAAA8AAAAA&#10;AAAAAAAAAAAABwIAAGRycy9kb3ducmV2LnhtbFBLBQYAAAAAAwADALcAAAD1AgAAAAA=&#10;" filled="f" stroked="f" strokeweight="1pt">
                    <v:stroke miterlimit="4" joinstyle="miter"/>
                    <v:textbox inset="3pt,3pt,3pt,3pt"/>
                  </v:oval>
                  <v:oval id="Cerchio" o:spid="_x0000_s1202" style="position:absolute;left:9906;top:17780;width:330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W4yxAAAANwAAAAPAAAAZHJzL2Rvd25yZXYueG1sRI9Ba8JA&#10;FITvgv9heUJvdRML1UZXEUWwgkhtvT+yr9nQ7NuQXZO0v94VCh6HmfmGWax6W4mWGl86VpCOExDE&#10;udMlFwq+PnfPMxA+IGusHJOCX/KwWg4HC8y06/iD2nMoRISwz1CBCaHOpPS5IYt+7Gri6H27xmKI&#10;simkbrCLcFvJSZK8SoslxwWDNW0M5T/nq1Vgp7tDyubYXszxtNV/+Xr/9t4p9TTq13MQgfrwCP+3&#10;91rByyyF+5l4BOTyBgAA//8DAFBLAQItABQABgAIAAAAIQDb4fbL7gAAAIUBAAATAAAAAAAAAAAA&#10;AAAAAAAAAABbQ29udGVudF9UeXBlc10ueG1sUEsBAi0AFAAGAAgAAAAhAFr0LFu/AAAAFQEAAAsA&#10;AAAAAAAAAAAAAAAAHwEAAF9yZWxzLy5yZWxzUEsBAi0AFAAGAAgAAAAhAFHVbjLEAAAA3AAAAA8A&#10;AAAAAAAAAAAAAAAABwIAAGRycy9kb3ducmV2LnhtbFBLBQYAAAAAAwADALcAAAD4AgAAAAA=&#10;" filled="f" stroked="f" strokeweight="1pt">
                    <v:stroke miterlimit="4" joinstyle="miter"/>
                    <v:textbox inset="3pt,3pt,3pt,3pt"/>
                  </v:oval>
                  <v:oval id="Cerchio" o:spid="_x0000_s1203" style="position:absolute;left:9906;top:13970;width:177;height: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/BFxQAAANwAAAAPAAAAZHJzL2Rvd25yZXYueG1sRI9Ba8JA&#10;FITvBf/D8gRvulGh1dRNEIugBSnV9v7IvmaD2bchu01if323IPQ4zMw3zCYfbC06an3lWMF8loAg&#10;LpyuuFTwcdlPVyB8QNZYOyYFN/KQZ6OHDaba9fxO3TmUIkLYp6jAhNCkUvrCkEU/cw1x9L5cazFE&#10;2ZZSt9hHuK3lIkkepcWK44LBhnaGiuv52yqwT/vXOZtT92lOby/6p9ge1sdeqcl42D6DCDSE//C9&#10;fdAKlqsF/J2JR0BmvwAAAP//AwBQSwECLQAUAAYACAAAACEA2+H2y+4AAACFAQAAEwAAAAAAAAAA&#10;AAAAAAAAAAAAW0NvbnRlbnRfVHlwZXNdLnhtbFBLAQItABQABgAIAAAAIQBa9CxbvwAAABUBAAAL&#10;AAAAAAAAAAAAAAAAAB8BAABfcmVscy8ucmVsc1BLAQItABQABgAIAAAAIQChB/BF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oval id="Cerchio" o:spid="_x0000_s1204" style="position:absolute;left:9779;top:21717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1XexQAAANwAAAAPAAAAZHJzL2Rvd25yZXYueG1sRI9Ba8JA&#10;FITvQv/D8gq96cYKalM3QVoELYho2/sj+5oNzb4N2W0S/fVdQfA4zMw3zCofbC06an3lWMF0koAg&#10;LpyuuFTw9bkZL0H4gKyxdkwKzuQhzx5GK0y16/lI3SmUIkLYp6jAhNCkUvrCkEU/cQ1x9H5cazFE&#10;2ZZSt9hHuK3lc5LMpcWK44LBht4MFb+nP6vALjYfUzb77tvsD+/6Uqy3L7teqafHYf0KItAQ7uFb&#10;e6sVzJYzuJ6JR0Bm/wAAAP//AwBQSwECLQAUAAYACAAAACEA2+H2y+4AAACFAQAAEwAAAAAAAAAA&#10;AAAAAAAAAAAAW0NvbnRlbnRfVHlwZXNdLnhtbFBLAQItABQABgAIAAAAIQBa9CxbvwAAABUBAAAL&#10;AAAAAAAAAAAAAAAAAB8BAABfcmVscy8ucmVsc1BLAQItABQABgAIAAAAIQDOS1Xe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  <v:line id="Linea" o:spid="_x0000_s1205" style="position:absolute;visibility:visible;mso-wrap-style:square" from="10033,5969" to="10160,6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2FMxQAAANwAAAAPAAAAZHJzL2Rvd25yZXYueG1sRI9La8Mw&#10;EITvhfwHsYHeGjmPJsGJEtKAIZccmgftcbE2lom1ci3Vdv99FSj0OMzMN8x629tKtNT40rGC8SgB&#10;QZw7XXKh4HLOXpYgfEDWWDkmBT/kYbsZPK0x1a7jd2pPoRARwj5FBSaEOpXS54Ys+pGriaN3c43F&#10;EGVTSN1gF+G2kpMkmUuLJccFgzXtDeX307dV8Hpt5+Xn+S2zH8fs8kWou4XRSj0P+90KRKA+/If/&#10;2getYLqcweNMPAJy8wsAAP//AwBQSwECLQAUAAYACAAAACEA2+H2y+4AAACFAQAAEwAAAAAAAAAA&#10;AAAAAAAAAAAAW0NvbnRlbnRfVHlwZXNdLnhtbFBLAQItABQABgAIAAAAIQBa9CxbvwAAABUBAAAL&#10;AAAAAAAAAAAAAAAAAB8BAABfcmVscy8ucmVsc1BLAQItABQABgAIAAAAIQDKy2FMxQAAANwAAAAP&#10;AAAAAAAAAAAAAAAAAAcCAABkcnMvZG93bnJldi54bWxQSwUGAAAAAAMAAwC3AAAA+QIAAAAA&#10;" stroked="f" strokeweight="1pt">
                    <v:stroke miterlimit="4" joinstyle="miter"/>
                  </v:line>
                  <v:oval id="Cerchio" o:spid="_x0000_s1206" style="position:absolute;left:10033;top:10033;width:76;height: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mgxxQAAANwAAAAPAAAAZHJzL2Rvd25yZXYueG1sRI/dasJA&#10;FITvBd9hOYXe1Y2WVo2uIi2CClL8uz9kj9nQ7NmQ3SZpn94VCl4OM/MNM192thQN1b5wrGA4SEAQ&#10;Z04XnCs4n9YvExA+IGssHZOCX/KwXPR7c0y1a/lAzTHkIkLYp6jAhFClUvrMkEU/cBVx9K6uthii&#10;rHOpa2wj3JZylCTv0mLBccFgRR+Gsu/jj1Vgx+vdkM2+uZj916f+y1ab6bZV6vmpW81ABOrCI/zf&#10;3mgFr5M3uJ+JR0AubgAAAP//AwBQSwECLQAUAAYACAAAACEA2+H2y+4AAACFAQAAEwAAAAAAAAAA&#10;AAAAAAAAAAAAW0NvbnRlbnRfVHlwZXNdLnhtbFBLAQItABQABgAIAAAAIQBa9CxbvwAAABUBAAAL&#10;AAAAAAAAAAAAAAAAAB8BAABfcmVscy8ucmVsc1BLAQItABQABgAIAAAAIQAu7mgxxQAAANwAAAAP&#10;AAAAAAAAAAAAAAAAAAcCAABkcnMvZG93bnJldi54bWxQSwUGAAAAAAMAAwC3AAAA+QIAAAAA&#10;" filled="f" stroked="f" strokeweight="1pt">
                    <v:stroke miterlimit="4" joinstyle="miter"/>
                    <v:textbox inset="3pt,3pt,3pt,3pt"/>
                  </v:oval>
                </v:group>
                <w10:wrap anchorx="page"/>
                <w10:anchorlock/>
              </v:group>
            </w:pict>
          </mc:Fallback>
        </mc:AlternateContent>
      </w:r>
    </w:p>
    <w:tbl>
      <w:tblPr>
        <w:tblW w:w="5626" w:type="pct"/>
        <w:jc w:val="center"/>
        <w:tblLook w:val="0480" w:firstRow="0" w:lastRow="0" w:firstColumn="1" w:lastColumn="0" w:noHBand="0" w:noVBand="1"/>
      </w:tblPr>
      <w:tblGrid>
        <w:gridCol w:w="6081"/>
        <w:gridCol w:w="735"/>
        <w:gridCol w:w="572"/>
        <w:gridCol w:w="3740"/>
      </w:tblGrid>
      <w:tr w:rsidR="0008511E" w:rsidRPr="00150892" w14:paraId="49E0E10A" w14:textId="77777777" w:rsidTr="00887DE7">
        <w:trPr>
          <w:trHeight w:val="2273"/>
          <w:jc w:val="center"/>
        </w:trPr>
        <w:tc>
          <w:tcPr>
            <w:tcW w:w="6816" w:type="dxa"/>
            <w:gridSpan w:val="2"/>
          </w:tcPr>
          <w:p w14:paraId="6C545E21" w14:textId="77777777" w:rsidR="002E4AFC" w:rsidRDefault="0008511E" w:rsidP="002E4AFC">
            <w:pPr>
              <w:pStyle w:val="Titolo"/>
              <w:rPr>
                <w:color w:val="FFFFFF" w:themeColor="background1"/>
              </w:rPr>
            </w:pPr>
            <w:r w:rsidRPr="00D33779">
              <w:rPr>
                <w:color w:val="FFFFFF" w:themeColor="background1"/>
              </w:rPr>
              <w:t>MASSIMILIANO</w:t>
            </w:r>
            <w:r w:rsidR="002E4AFC" w:rsidRPr="00D33779">
              <w:rPr>
                <w:color w:val="FFFFFF" w:themeColor="background1"/>
                <w:lang w:bidi="it-IT"/>
              </w:rPr>
              <w:br/>
            </w:r>
            <w:r w:rsidRPr="00D33779">
              <w:rPr>
                <w:color w:val="FFFFFF" w:themeColor="background1"/>
              </w:rPr>
              <w:t>CARCANO</w:t>
            </w:r>
          </w:p>
          <w:p w14:paraId="12460E35" w14:textId="77777777" w:rsidR="00704F7A" w:rsidRPr="00704F7A" w:rsidRDefault="00704F7A" w:rsidP="00704F7A"/>
          <w:p w14:paraId="44AEA8E9" w14:textId="625BA1A1" w:rsidR="00704F7A" w:rsidRPr="00704F7A" w:rsidRDefault="00704F7A" w:rsidP="00704F7A"/>
        </w:tc>
        <w:tc>
          <w:tcPr>
            <w:tcW w:w="4312" w:type="dxa"/>
            <w:gridSpan w:val="2"/>
            <w:vMerge w:val="restart"/>
            <w:vAlign w:val="bottom"/>
          </w:tcPr>
          <w:p w14:paraId="7B92CD74" w14:textId="6F9F16E0" w:rsidR="002E4AFC" w:rsidRPr="00150892" w:rsidRDefault="00B02673" w:rsidP="00B0267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64BC28" wp14:editId="32C7FACE">
                  <wp:extent cx="1577422" cy="1729462"/>
                  <wp:effectExtent l="0" t="0" r="3810" b="4445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417" cy="180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2673" w:rsidRPr="00150892" w14:paraId="3B3409DD" w14:textId="77777777" w:rsidTr="00887DE7">
        <w:trPr>
          <w:trHeight w:val="1316"/>
          <w:jc w:val="center"/>
        </w:trPr>
        <w:tc>
          <w:tcPr>
            <w:tcW w:w="6081" w:type="dxa"/>
          </w:tcPr>
          <w:p w14:paraId="532606E3" w14:textId="77777777" w:rsidR="002E4AFC" w:rsidRPr="00150892" w:rsidRDefault="002E4AFC" w:rsidP="007B6468">
            <w:pPr>
              <w:jc w:val="both"/>
              <w:rPr>
                <w:rFonts w:ascii="Arial" w:hAnsi="Arial"/>
              </w:rPr>
            </w:pPr>
          </w:p>
        </w:tc>
        <w:tc>
          <w:tcPr>
            <w:tcW w:w="734" w:type="dxa"/>
          </w:tcPr>
          <w:p w14:paraId="74E30C87" w14:textId="77777777" w:rsidR="002E4AFC" w:rsidRPr="00150892" w:rsidRDefault="002E4AFC" w:rsidP="002E4AFC">
            <w:pPr>
              <w:rPr>
                <w:rFonts w:ascii="Arial" w:hAnsi="Arial"/>
              </w:rPr>
            </w:pPr>
          </w:p>
        </w:tc>
        <w:tc>
          <w:tcPr>
            <w:tcW w:w="4312" w:type="dxa"/>
            <w:gridSpan w:val="2"/>
            <w:vMerge/>
          </w:tcPr>
          <w:p w14:paraId="45647D9F" w14:textId="77777777" w:rsidR="002E4AFC" w:rsidRPr="00150892" w:rsidRDefault="002E4AFC" w:rsidP="002E4AFC">
            <w:pPr>
              <w:rPr>
                <w:rFonts w:ascii="Arial" w:hAnsi="Arial"/>
              </w:rPr>
            </w:pPr>
          </w:p>
        </w:tc>
      </w:tr>
      <w:tr w:rsidR="00B02673" w:rsidRPr="00150892" w14:paraId="4046316C" w14:textId="77777777" w:rsidTr="00887DE7">
        <w:trPr>
          <w:trHeight w:val="968"/>
          <w:jc w:val="center"/>
        </w:trPr>
        <w:tc>
          <w:tcPr>
            <w:tcW w:w="6081" w:type="dxa"/>
            <w:vMerge w:val="restart"/>
          </w:tcPr>
          <w:p w14:paraId="566B399A" w14:textId="75CD4207" w:rsidR="006E23B3" w:rsidRPr="00150892" w:rsidRDefault="006E23B3" w:rsidP="006E23B3">
            <w:pPr>
              <w:pStyle w:val="Titolo2"/>
            </w:pPr>
            <w:r w:rsidRPr="00150892">
              <w:rPr>
                <w:lang w:bidi="it-IT"/>
              </w:rPr>
              <w:t>Esperienza</w:t>
            </w:r>
          </w:p>
          <w:p w14:paraId="6A8DAC5F" w14:textId="5E6B0E03" w:rsidR="006E23B3" w:rsidRPr="00150892" w:rsidRDefault="00613547" w:rsidP="006E23B3">
            <w:pPr>
              <w:pStyle w:val="Date1"/>
            </w:pPr>
            <w:r>
              <w:t xml:space="preserve">2004 </w:t>
            </w:r>
            <w:r w:rsidR="006E23B3" w:rsidRPr="00150892">
              <w:rPr>
                <w:lang w:bidi="it-IT"/>
              </w:rPr>
              <w:t>–</w:t>
            </w:r>
            <w:r>
              <w:rPr>
                <w:lang w:bidi="it-IT"/>
              </w:rPr>
              <w:t xml:space="preserve"> </w:t>
            </w:r>
            <w:r>
              <w:t>2009</w:t>
            </w:r>
          </w:p>
          <w:p w14:paraId="5CC2E840" w14:textId="72078E89" w:rsidR="00613547" w:rsidRDefault="00613547" w:rsidP="00613547">
            <w:pPr>
              <w:pStyle w:val="Esperienza"/>
              <w:numPr>
                <w:ilvl w:val="0"/>
                <w:numId w:val="27"/>
              </w:numPr>
            </w:pPr>
            <w:r>
              <w:t xml:space="preserve">Posizione: Tecnico specializzato </w:t>
            </w:r>
            <w:r w:rsidR="004C77C7">
              <w:t xml:space="preserve">per </w:t>
            </w:r>
            <w:r>
              <w:t xml:space="preserve">riparazione e test </w:t>
            </w:r>
            <w:r w:rsidR="007B6468">
              <w:t xml:space="preserve">funzionamento </w:t>
            </w:r>
            <w:r>
              <w:t>schede elettroniche.</w:t>
            </w:r>
          </w:p>
          <w:p w14:paraId="1463B3B3" w14:textId="621FCB6B" w:rsidR="006E23B3" w:rsidRPr="00150892" w:rsidRDefault="00613547" w:rsidP="00613547">
            <w:pPr>
              <w:pStyle w:val="Esperienza"/>
              <w:numPr>
                <w:ilvl w:val="0"/>
                <w:numId w:val="27"/>
              </w:numPr>
            </w:pPr>
            <w:r>
              <w:t xml:space="preserve">Società: </w:t>
            </w:r>
            <w:proofErr w:type="spellStart"/>
            <w:r>
              <w:t>Simtec</w:t>
            </w:r>
            <w:proofErr w:type="spellEnd"/>
            <w:r>
              <w:t xml:space="preserve">, azienda di microcomponenti e assemblaggio schede tecnologiche. </w:t>
            </w:r>
          </w:p>
          <w:p w14:paraId="0080C308" w14:textId="639DC04B" w:rsidR="006E23B3" w:rsidRPr="00150892" w:rsidRDefault="00613547" w:rsidP="006E23B3">
            <w:pPr>
              <w:pStyle w:val="Date1"/>
            </w:pPr>
            <w:r>
              <w:t xml:space="preserve">2009 </w:t>
            </w:r>
            <w:r w:rsidR="006E23B3" w:rsidRPr="00150892">
              <w:rPr>
                <w:lang w:bidi="it-IT"/>
              </w:rPr>
              <w:t>–</w:t>
            </w:r>
            <w:r>
              <w:rPr>
                <w:lang w:bidi="it-IT"/>
              </w:rPr>
              <w:t xml:space="preserve"> </w:t>
            </w:r>
            <w:r>
              <w:t>ad oggi</w:t>
            </w:r>
          </w:p>
          <w:p w14:paraId="77E6F892" w14:textId="386FF15F" w:rsidR="00613547" w:rsidRDefault="00613547" w:rsidP="00613547">
            <w:pPr>
              <w:pStyle w:val="Esperienza"/>
              <w:numPr>
                <w:ilvl w:val="0"/>
                <w:numId w:val="28"/>
              </w:numPr>
            </w:pPr>
            <w:r>
              <w:t xml:space="preserve">Posizione: </w:t>
            </w:r>
            <w:r w:rsidR="003E1D31">
              <w:t>T</w:t>
            </w:r>
            <w:r>
              <w:t>ecnico gestionale</w:t>
            </w:r>
            <w:r w:rsidR="007B6468">
              <w:t xml:space="preserve"> e</w:t>
            </w:r>
            <w:r>
              <w:t xml:space="preserve"> manuten</w:t>
            </w:r>
            <w:r w:rsidR="007B6468">
              <w:t>tore</w:t>
            </w:r>
            <w:r>
              <w:t xml:space="preserve"> impianti tecnologici a barriera</w:t>
            </w:r>
            <w:r w:rsidR="007B6468">
              <w:t xml:space="preserve"> / parcometri</w:t>
            </w:r>
            <w:r w:rsidR="00A0760D">
              <w:t>.</w:t>
            </w:r>
            <w:r w:rsidR="00AB2DE7">
              <w:t xml:space="preserve"> </w:t>
            </w:r>
            <w:r w:rsidR="00A0760D">
              <w:t xml:space="preserve">  </w:t>
            </w:r>
          </w:p>
          <w:p w14:paraId="6A211083" w14:textId="260BAD8D" w:rsidR="006E23B3" w:rsidRDefault="00613547" w:rsidP="00613547">
            <w:pPr>
              <w:pStyle w:val="Esperienza"/>
              <w:numPr>
                <w:ilvl w:val="0"/>
                <w:numId w:val="28"/>
              </w:numPr>
            </w:pPr>
            <w:r>
              <w:t>Qualifica: Coordi</w:t>
            </w:r>
            <w:r w:rsidR="00A606C5">
              <w:t xml:space="preserve">natore delle attività manutentive presso </w:t>
            </w:r>
            <w:r w:rsidR="00E1273B">
              <w:t>la BU</w:t>
            </w:r>
            <w:r w:rsidR="0008707C">
              <w:t xml:space="preserve"> parcheggi</w:t>
            </w:r>
            <w:r w:rsidR="00A606C5">
              <w:t xml:space="preserve"> di Legnano.</w:t>
            </w:r>
            <w:r>
              <w:t xml:space="preserve"> </w:t>
            </w:r>
            <w:r w:rsidR="00810948">
              <w:t xml:space="preserve">Manutentore impianti. </w:t>
            </w:r>
            <w:r w:rsidR="00E31746">
              <w:t xml:space="preserve">Coordinamento </w:t>
            </w:r>
            <w:r>
              <w:t>attività e programmazione interventi</w:t>
            </w:r>
            <w:r w:rsidR="00810948">
              <w:t xml:space="preserve">/manutenzioni </w:t>
            </w:r>
            <w:r w:rsidR="00B5053C">
              <w:t>aziende</w:t>
            </w:r>
            <w:r w:rsidR="00810948">
              <w:t xml:space="preserve"> esterne</w:t>
            </w:r>
            <w:r w:rsidR="00A0760D">
              <w:t xml:space="preserve"> per </w:t>
            </w:r>
            <w:r w:rsidR="00A5714E">
              <w:t>v</w:t>
            </w:r>
            <w:r w:rsidR="002F4619">
              <w:t>erifiche</w:t>
            </w:r>
            <w:r w:rsidR="00405D59">
              <w:t xml:space="preserve"> a norma di legge e </w:t>
            </w:r>
            <w:r w:rsidR="002F4619">
              <w:t xml:space="preserve">anomalie </w:t>
            </w:r>
            <w:r w:rsidR="00AA4121">
              <w:t>straordinari</w:t>
            </w:r>
            <w:r w:rsidR="002F4619">
              <w:t>e</w:t>
            </w:r>
            <w:r w:rsidR="00405D59">
              <w:t>.</w:t>
            </w:r>
            <w:r>
              <w:t xml:space="preserve"> </w:t>
            </w:r>
            <w:r w:rsidR="00133A14">
              <w:t>Esperi</w:t>
            </w:r>
            <w:r w:rsidR="00941196">
              <w:t>enza</w:t>
            </w:r>
            <w:r>
              <w:t xml:space="preserve"> </w:t>
            </w:r>
            <w:r w:rsidR="00941196">
              <w:t>sul</w:t>
            </w:r>
            <w:r w:rsidR="002C3EA4">
              <w:t>l’</w:t>
            </w:r>
            <w:r>
              <w:t xml:space="preserve">installazione </w:t>
            </w:r>
            <w:r w:rsidR="00941196">
              <w:t xml:space="preserve">strutturale </w:t>
            </w:r>
            <w:r w:rsidR="002C3EA4">
              <w:t xml:space="preserve">di </w:t>
            </w:r>
            <w:r>
              <w:t>nuovi impianti a pagamento</w:t>
            </w:r>
            <w:r w:rsidR="00810948">
              <w:t xml:space="preserve"> (</w:t>
            </w:r>
            <w:r w:rsidR="00033356">
              <w:t xml:space="preserve">impianti a </w:t>
            </w:r>
            <w:r w:rsidR="00810948">
              <w:t>Barriera / parcometri)</w:t>
            </w:r>
            <w:r w:rsidR="009C3EAF">
              <w:t>,</w:t>
            </w:r>
            <w:r w:rsidR="00810948">
              <w:t xml:space="preserve"> gestione </w:t>
            </w:r>
            <w:r>
              <w:t>viabilità</w:t>
            </w:r>
            <w:r w:rsidR="007E6AC2">
              <w:t>,</w:t>
            </w:r>
            <w:r w:rsidR="00A40B05">
              <w:t xml:space="preserve"> </w:t>
            </w:r>
            <w:r w:rsidR="00F27445">
              <w:t>o</w:t>
            </w:r>
            <w:r w:rsidR="009C3EAF">
              <w:t xml:space="preserve">rganizzazione </w:t>
            </w:r>
            <w:r w:rsidR="002B23C9">
              <w:t xml:space="preserve">del </w:t>
            </w:r>
            <w:r w:rsidR="009C3EAF">
              <w:t>personale</w:t>
            </w:r>
            <w:r w:rsidR="00D26707">
              <w:t xml:space="preserve"> </w:t>
            </w:r>
            <w:r w:rsidR="009C3EAF">
              <w:t xml:space="preserve">per la </w:t>
            </w:r>
            <w:r>
              <w:t>gestion</w:t>
            </w:r>
            <w:r w:rsidR="00810948">
              <w:t xml:space="preserve">e </w:t>
            </w:r>
            <w:r w:rsidR="00B2341F">
              <w:t>del servizio</w:t>
            </w:r>
            <w:r w:rsidR="00C30326">
              <w:t xml:space="preserve">. </w:t>
            </w:r>
            <w:r w:rsidR="006C2347">
              <w:t>Analisi t</w:t>
            </w:r>
            <w:r w:rsidR="00810948">
              <w:t>ariffazione adeguata al</w:t>
            </w:r>
            <w:r w:rsidR="006C2347">
              <w:t xml:space="preserve"> compromesso</w:t>
            </w:r>
            <w:r w:rsidR="00781647">
              <w:t xml:space="preserve"> </w:t>
            </w:r>
            <w:r w:rsidR="00B357D6">
              <w:t>appaltatore/comune</w:t>
            </w:r>
            <w:r w:rsidR="00060E93">
              <w:t xml:space="preserve"> per la gestione del servizio</w:t>
            </w:r>
            <w:r w:rsidR="005D4202">
              <w:t>.</w:t>
            </w:r>
          </w:p>
          <w:p w14:paraId="53E7668A" w14:textId="02ED695B" w:rsidR="00613547" w:rsidRPr="00150892" w:rsidRDefault="00613547" w:rsidP="00613547">
            <w:pPr>
              <w:pStyle w:val="Esperienza"/>
              <w:numPr>
                <w:ilvl w:val="0"/>
                <w:numId w:val="28"/>
              </w:numPr>
            </w:pPr>
            <w:r>
              <w:t>Società: Amga Legnano Spa, azienda per la gestione dei servizi comunali.</w:t>
            </w:r>
          </w:p>
          <w:p w14:paraId="11836F3F" w14:textId="77777777" w:rsidR="006E23B3" w:rsidRPr="00150892" w:rsidRDefault="006E23B3" w:rsidP="006E23B3">
            <w:pPr>
              <w:pStyle w:val="Titolo2"/>
            </w:pPr>
            <w:r w:rsidRPr="00150892">
              <w:rPr>
                <w:lang w:bidi="it-IT"/>
              </w:rPr>
              <w:t>Istruzione</w:t>
            </w:r>
          </w:p>
          <w:p w14:paraId="7A4F8ED0" w14:textId="1AEEAAA6" w:rsidR="006E23B3" w:rsidRPr="00150892" w:rsidRDefault="0008511E" w:rsidP="006E23B3">
            <w:r>
              <w:rPr>
                <w:lang w:bidi="it-IT"/>
              </w:rPr>
              <w:t>IPSIA</w:t>
            </w:r>
            <w:r w:rsidR="006E23B3" w:rsidRPr="00150892">
              <w:rPr>
                <w:lang w:bidi="it-IT"/>
              </w:rPr>
              <w:t xml:space="preserve">, </w:t>
            </w:r>
            <w:r>
              <w:rPr>
                <w:lang w:bidi="it-IT"/>
              </w:rPr>
              <w:t xml:space="preserve">Castellanza </w:t>
            </w:r>
          </w:p>
          <w:p w14:paraId="5926B3FA" w14:textId="07CC75A5" w:rsidR="006E23B3" w:rsidRDefault="0008511E" w:rsidP="006E23B3">
            <w:pPr>
              <w:pStyle w:val="Puntoelenco"/>
              <w:numPr>
                <w:ilvl w:val="0"/>
                <w:numId w:val="23"/>
              </w:numPr>
            </w:pPr>
            <w:r>
              <w:t xml:space="preserve">Perito tecnico delle </w:t>
            </w:r>
            <w:r w:rsidR="00613547">
              <w:t>telecomunicazioni</w:t>
            </w:r>
          </w:p>
          <w:p w14:paraId="7EC405CA" w14:textId="3D2AFFA5" w:rsidR="0008511E" w:rsidRPr="00150892" w:rsidRDefault="0008511E" w:rsidP="006E23B3">
            <w:pPr>
              <w:pStyle w:val="Puntoelenco"/>
              <w:numPr>
                <w:ilvl w:val="0"/>
                <w:numId w:val="23"/>
              </w:numPr>
            </w:pPr>
            <w:r>
              <w:t xml:space="preserve">Diploma conseguito nel </w:t>
            </w:r>
            <w:r w:rsidR="000F1467">
              <w:t>2004</w:t>
            </w:r>
          </w:p>
          <w:p w14:paraId="3CD365BF" w14:textId="77777777" w:rsidR="006E23B3" w:rsidRPr="00150892" w:rsidRDefault="006E23B3" w:rsidP="006E23B3"/>
          <w:p w14:paraId="50E2080A" w14:textId="77777777" w:rsidR="006E23B3" w:rsidRPr="00150892" w:rsidRDefault="006E23B3" w:rsidP="006E23B3">
            <w:pPr>
              <w:pStyle w:val="Titolo2"/>
            </w:pPr>
            <w:r w:rsidRPr="00150892">
              <w:rPr>
                <w:lang w:bidi="it-IT"/>
              </w:rPr>
              <w:t>Leadership</w:t>
            </w:r>
          </w:p>
          <w:p w14:paraId="69853A25" w14:textId="1F1BD0F4" w:rsidR="009E13A4" w:rsidRPr="009E13A4" w:rsidRDefault="009E13A4" w:rsidP="009E13A4">
            <w:pPr>
              <w:pStyle w:val="trt0xe"/>
              <w:numPr>
                <w:ilvl w:val="0"/>
                <w:numId w:val="30"/>
              </w:numPr>
              <w:shd w:val="clear" w:color="auto" w:fill="FFFFFF"/>
              <w:spacing w:before="0" w:beforeAutospacing="0" w:after="60" w:afterAutospacing="0"/>
              <w:rPr>
                <w:rFonts w:ascii="Arial" w:hAnsi="Arial" w:cs="Arial"/>
                <w:color w:val="202124"/>
                <w:sz w:val="22"/>
                <w:szCs w:val="22"/>
              </w:rPr>
            </w:pPr>
            <w:r w:rsidRPr="009E13A4">
              <w:rPr>
                <w:rFonts w:ascii="Arial" w:hAnsi="Arial" w:cs="Arial"/>
                <w:color w:val="202124"/>
                <w:sz w:val="22"/>
                <w:szCs w:val="22"/>
              </w:rPr>
              <w:t xml:space="preserve">Capacità di adattamento </w:t>
            </w:r>
            <w:r w:rsidR="00A03233">
              <w:rPr>
                <w:rFonts w:ascii="Arial" w:hAnsi="Arial" w:cs="Arial"/>
                <w:color w:val="202124"/>
                <w:sz w:val="22"/>
                <w:szCs w:val="22"/>
              </w:rPr>
              <w:t>a</w:t>
            </w:r>
            <w:r w:rsidRPr="009E13A4">
              <w:rPr>
                <w:rFonts w:ascii="Arial" w:hAnsi="Arial" w:cs="Arial"/>
                <w:color w:val="202124"/>
                <w:sz w:val="22"/>
                <w:szCs w:val="22"/>
              </w:rPr>
              <w:t xml:space="preserve"> nuovi contesti.</w:t>
            </w:r>
          </w:p>
          <w:p w14:paraId="37148179" w14:textId="77777777" w:rsidR="009E13A4" w:rsidRPr="009E13A4" w:rsidRDefault="009E13A4" w:rsidP="009E13A4">
            <w:pPr>
              <w:pStyle w:val="trt0xe"/>
              <w:numPr>
                <w:ilvl w:val="0"/>
                <w:numId w:val="30"/>
              </w:numPr>
              <w:shd w:val="clear" w:color="auto" w:fill="FFFFFF"/>
              <w:spacing w:before="0" w:beforeAutospacing="0" w:after="60" w:afterAutospacing="0"/>
              <w:rPr>
                <w:rFonts w:ascii="Arial" w:hAnsi="Arial" w:cs="Arial"/>
                <w:color w:val="202124"/>
                <w:sz w:val="22"/>
                <w:szCs w:val="22"/>
              </w:rPr>
            </w:pPr>
            <w:r w:rsidRPr="009E13A4">
              <w:rPr>
                <w:rFonts w:ascii="Arial" w:hAnsi="Arial" w:cs="Arial"/>
                <w:color w:val="202124"/>
                <w:sz w:val="22"/>
                <w:szCs w:val="22"/>
              </w:rPr>
              <w:t xml:space="preserve">Capacità di </w:t>
            </w:r>
            <w:proofErr w:type="spellStart"/>
            <w:r w:rsidRPr="009E13A4">
              <w:rPr>
                <w:rFonts w:ascii="Arial" w:hAnsi="Arial" w:cs="Arial"/>
                <w:color w:val="202124"/>
                <w:sz w:val="22"/>
                <w:szCs w:val="22"/>
              </w:rPr>
              <w:t>problem</w:t>
            </w:r>
            <w:proofErr w:type="spellEnd"/>
            <w:r w:rsidRPr="009E13A4">
              <w:rPr>
                <w:rFonts w:ascii="Arial" w:hAnsi="Arial" w:cs="Arial"/>
                <w:color w:val="202124"/>
                <w:sz w:val="22"/>
                <w:szCs w:val="22"/>
              </w:rPr>
              <w:t xml:space="preserve"> solving.</w:t>
            </w:r>
          </w:p>
          <w:p w14:paraId="55E53FB3" w14:textId="1927C9E0" w:rsidR="002F2633" w:rsidRPr="00D63517" w:rsidRDefault="006705F0" w:rsidP="00D63517">
            <w:pPr>
              <w:pStyle w:val="trt0xe"/>
              <w:numPr>
                <w:ilvl w:val="0"/>
                <w:numId w:val="30"/>
              </w:numPr>
              <w:shd w:val="clear" w:color="auto" w:fill="FFFFFF"/>
              <w:spacing w:before="0" w:beforeAutospacing="0" w:after="60" w:afterAutospacing="0"/>
              <w:rPr>
                <w:rFonts w:ascii="Arial" w:hAnsi="Arial" w:cs="Arial"/>
                <w:color w:val="202124"/>
                <w:sz w:val="22"/>
                <w:szCs w:val="22"/>
              </w:rPr>
            </w:pPr>
            <w:r w:rsidRPr="006705F0">
              <w:rPr>
                <w:rFonts w:ascii="Arial" w:hAnsi="Arial" w:cs="Arial"/>
                <w:color w:val="202124"/>
                <w:sz w:val="22"/>
                <w:szCs w:val="22"/>
              </w:rPr>
              <w:t>Capacità e competenze organizzative</w:t>
            </w:r>
          </w:p>
        </w:tc>
        <w:tc>
          <w:tcPr>
            <w:tcW w:w="734" w:type="dxa"/>
            <w:vMerge w:val="restart"/>
          </w:tcPr>
          <w:p w14:paraId="56C9A392" w14:textId="77777777" w:rsidR="006E23B3" w:rsidRPr="00150892" w:rsidRDefault="006E23B3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4312" w:type="dxa"/>
            <w:gridSpan w:val="2"/>
          </w:tcPr>
          <w:p w14:paraId="10950750" w14:textId="77777777" w:rsidR="006E23B3" w:rsidRPr="00150892" w:rsidRDefault="006E23B3" w:rsidP="006E23B3">
            <w:pPr>
              <w:rPr>
                <w:rFonts w:ascii="Arial" w:hAnsi="Arial"/>
              </w:rPr>
            </w:pPr>
          </w:p>
        </w:tc>
      </w:tr>
      <w:tr w:rsidR="00B02673" w:rsidRPr="00150892" w14:paraId="030DDD8D" w14:textId="77777777" w:rsidTr="00887DE7">
        <w:trPr>
          <w:trHeight w:val="631"/>
          <w:jc w:val="center"/>
        </w:trPr>
        <w:tc>
          <w:tcPr>
            <w:tcW w:w="6081" w:type="dxa"/>
            <w:vMerge/>
          </w:tcPr>
          <w:p w14:paraId="5FE2E043" w14:textId="77777777" w:rsidR="006E23B3" w:rsidRPr="00150892" w:rsidRDefault="006E23B3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1DC256FD" w14:textId="77777777" w:rsidR="006E23B3" w:rsidRPr="00150892" w:rsidRDefault="006E23B3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4312" w:type="dxa"/>
            <w:gridSpan w:val="2"/>
          </w:tcPr>
          <w:p w14:paraId="438FE9EC" w14:textId="77777777" w:rsidR="006E23B3" w:rsidRPr="00150892" w:rsidRDefault="006E23B3" w:rsidP="006E23B3">
            <w:pPr>
              <w:pStyle w:val="Titolo2"/>
            </w:pPr>
            <w:r w:rsidRPr="00150892">
              <w:rPr>
                <w:lang w:bidi="it-IT"/>
              </w:rPr>
              <w:t>Contatto</w:t>
            </w:r>
          </w:p>
        </w:tc>
      </w:tr>
      <w:tr w:rsidR="00B02673" w:rsidRPr="00150892" w14:paraId="2FC86B28" w14:textId="77777777" w:rsidTr="00887DE7">
        <w:trPr>
          <w:trHeight w:val="590"/>
          <w:jc w:val="center"/>
        </w:trPr>
        <w:tc>
          <w:tcPr>
            <w:tcW w:w="6081" w:type="dxa"/>
            <w:vMerge/>
          </w:tcPr>
          <w:p w14:paraId="45F92365" w14:textId="77777777" w:rsidR="0063784D" w:rsidRPr="00150892" w:rsidRDefault="0063784D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01CFA3E0" w14:textId="77777777" w:rsidR="0063784D" w:rsidRPr="00150892" w:rsidRDefault="0063784D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572" w:type="dxa"/>
            <w:vAlign w:val="center"/>
          </w:tcPr>
          <w:p w14:paraId="15CE8C1D" w14:textId="77777777" w:rsidR="0063784D" w:rsidRPr="00150892" w:rsidRDefault="0063784D" w:rsidP="006E23B3">
            <w:pPr>
              <w:pStyle w:val="Informazioni"/>
            </w:pPr>
            <w:r w:rsidRPr="00150892">
              <w:rPr>
                <w:noProof/>
                <w:lang w:bidi="it-IT"/>
              </w:rPr>
              <mc:AlternateContent>
                <mc:Choice Requires="wps">
                  <w:drawing>
                    <wp:inline distT="0" distB="0" distL="0" distR="0" wp14:anchorId="0048BBFA" wp14:editId="0160097E">
                      <wp:extent cx="154940" cy="201930"/>
                      <wp:effectExtent l="0" t="0" r="0" b="7620"/>
                      <wp:docPr id="208" name="Forma" descr="Icona GPS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940" cy="20193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0800" y="0"/>
                                    </a:moveTo>
                                    <a:cubicBezTo>
                                      <a:pt x="4780" y="0"/>
                                      <a:pt x="0" y="3668"/>
                                      <a:pt x="0" y="8287"/>
                                    </a:cubicBezTo>
                                    <a:cubicBezTo>
                                      <a:pt x="0" y="12906"/>
                                      <a:pt x="10800" y="21600"/>
                                      <a:pt x="10800" y="21600"/>
                                    </a:cubicBezTo>
                                    <a:cubicBezTo>
                                      <a:pt x="10800" y="21600"/>
                                      <a:pt x="21600" y="12906"/>
                                      <a:pt x="21600" y="8287"/>
                                    </a:cubicBezTo>
                                    <a:cubicBezTo>
                                      <a:pt x="21600" y="3668"/>
                                      <a:pt x="16820" y="0"/>
                                      <a:pt x="10800" y="0"/>
                                    </a:cubicBezTo>
                                    <a:close/>
                                    <a:moveTo>
                                      <a:pt x="10800" y="11819"/>
                                    </a:moveTo>
                                    <a:cubicBezTo>
                                      <a:pt x="8144" y="11819"/>
                                      <a:pt x="5843" y="10189"/>
                                      <a:pt x="5843" y="8015"/>
                                    </a:cubicBezTo>
                                    <a:cubicBezTo>
                                      <a:pt x="5843" y="5977"/>
                                      <a:pt x="7967" y="4211"/>
                                      <a:pt x="10800" y="4211"/>
                                    </a:cubicBezTo>
                                    <a:cubicBezTo>
                                      <a:pt x="13456" y="4211"/>
                                      <a:pt x="15757" y="5841"/>
                                      <a:pt x="15757" y="8015"/>
                                    </a:cubicBezTo>
                                    <a:cubicBezTo>
                                      <a:pt x="15757" y="10053"/>
                                      <a:pt x="13456" y="11819"/>
                                      <a:pt x="10800" y="1181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202B6A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13E8750" id="Forma" o:spid="_x0000_s1026" alt="Icona GPS" style="width:12.2pt;height:15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/nb4QIAAEkIAAAOAAAAZHJzL2Uyb0RvYy54bWysVslu2zAQvRfoPxC61yJlbTZiB02DFAWK&#10;JkCSD6ApyhIqiQJJW06/vkNq9QLUCeqDNNRw3sx7w8U3t4eyQHsuVS6qlUNm2EG8YiLJq+3KeX15&#10;+BI7SGlaJbQQFV85b1w5t+vPn26aesk9kYki4RIBSKWWTb1yMq3rpesqlvGSqpmoeQXOVMiSahjK&#10;rZtI2gB6WbgexqHbCJnUUjCuFHy9b53O2uKnKWf6MU0V16hYOVCbtk9pnxvzdNc3dLmVtM5y1pVB&#10;P1BFSfMKkg5Q91RTtJP5GVSZMymUSPWMidIVaZozbjkAG4JP2DxntOaWC4ij6kEm9f9g2a/9c/0k&#10;QYamVksFpmFxSGVp3lAfOlix3gax+EEjBh9J4C98kJSBC2pfzK2Y7hjMdkp/58IC0f1PpVutk96i&#10;WW+xQwWmSQgWombpYKtmLZTJ3ySegyBNBm8AgRww72h64GPze18QwfFHokJYd9flagvtqElYi6er&#10;UDoIVuGmXYU11UYRw8uYqAFdSQikUDZYIL7cmb32+LvXqBR7/iJslDZiWVZWrr4h4wy22+Tsjv+Z&#10;zvejGFKM/a0tSvtpHoZxV9zka+zFUd+HI8BL8C0Q8RY4nCKNVbYc7dpoU19wGSH/melCHChp6+50&#10;BJJnhYyud9Eaw041ImHsXRB0rK5vywmjQihuVRjbdaoHITFZdMqPs45x2piY+L5t6hDSSxHE/rz1&#10;YBJbsDNPjElwdX8HvGAR2VXRw0WLMLKJfI+Qy63vPde1d+4H4WXAIAraVFDMcarB8y5OZAgjGAfz&#10;o+KHKs6UHTs8uM6JdV0Gh9nj9iwb9r2dPZ6ZShR58pAXhdnbSm433wqJ9hQuMg97d+HXrkVH04rK&#10;HBvEi7qzsMw1XK9FXq6c7oRsz88Cjk93PPGNtRHJ2xPM/VHB9TKPgTlcl9OBnA420wGtWCbgUmVa&#10;2qIMHNxXll13t5oLcTq26cd/AOu/AAAA//8DAFBLAwQUAAYACAAAACEA9TH61NwAAAADAQAADwAA&#10;AGRycy9kb3ducmV2LnhtbEyPzU7DMBCE70h9B2uRuFGnP4KSxqmqIsSlhxJAqDc3XuKo8Tqy3Ta8&#10;PQsXuIy0mtXMN8VqcJ04Y4itJwWTcQYCqfampUbB2+vT7QJETJqM7jyhgi+MsCpHV4XOjb/QC56r&#10;1AgOoZhrBTalPpcy1hadjmPfI7H36YPTic/QSBP0hcNdJ6dZdiedbokbrO5xY7E+VifHvfussjt3&#10;fHi8f//YuufZbhvWjVI318N6CSLhkP6e4Qef0aFkpoM/kYmiU8BD0q+yN53PQRwUzCYLkGUh/7OX&#10;3wAAAP//AwBQSwECLQAUAAYACAAAACEAtoM4kv4AAADhAQAAEwAAAAAAAAAAAAAAAAAAAAAAW0Nv&#10;bnRlbnRfVHlwZXNdLnhtbFBLAQItABQABgAIAAAAIQA4/SH/1gAAAJQBAAALAAAAAAAAAAAAAAAA&#10;AC8BAABfcmVscy8ucmVsc1BLAQItABQABgAIAAAAIQDXj/nb4QIAAEkIAAAOAAAAAAAAAAAAAAAA&#10;AC4CAABkcnMvZTJvRG9jLnhtbFBLAQItABQABgAIAAAAIQD1MfrU3AAAAAMBAAAPAAAAAAAAAAAA&#10;AAAAADsFAABkcnMvZG93bnJldi54bWxQSwUGAAAAAAQABADzAAAARAYAAAAA&#10;" path="m10800,c4780,,,3668,,8287v,4619,10800,13313,10800,13313c10800,21600,21600,12906,21600,8287,21600,3668,16820,,10800,xm10800,11819v-2656,,-4957,-1630,-4957,-3804c5843,5977,7967,4211,10800,4211v2656,,4957,1630,4957,3804c15757,10053,13456,11819,10800,11819xe" fillcolor="#202b6a" stroked="f" strokeweight="1pt">
                      <v:stroke miterlimit="4" joinstyle="miter"/>
                      <v:path arrowok="t" o:extrusionok="f" o:connecttype="custom" o:connectlocs="77470,100965;77470,100965;77470,100965;77470,100965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739" w:type="dxa"/>
            <w:vAlign w:val="center"/>
          </w:tcPr>
          <w:p w14:paraId="09B99652" w14:textId="1E33814F" w:rsidR="0063784D" w:rsidRPr="00150892" w:rsidRDefault="0008511E" w:rsidP="006E23B3">
            <w:pPr>
              <w:pStyle w:val="Informazioni"/>
            </w:pPr>
            <w:r>
              <w:t>Via martiri di Belfiore 8, Cesate (MI)</w:t>
            </w:r>
          </w:p>
        </w:tc>
      </w:tr>
      <w:tr w:rsidR="00B02673" w:rsidRPr="00150892" w14:paraId="12D1D213" w14:textId="77777777" w:rsidTr="00887DE7">
        <w:trPr>
          <w:trHeight w:val="590"/>
          <w:jc w:val="center"/>
        </w:trPr>
        <w:tc>
          <w:tcPr>
            <w:tcW w:w="6081" w:type="dxa"/>
            <w:vMerge/>
          </w:tcPr>
          <w:p w14:paraId="36C3AD2E" w14:textId="77777777" w:rsidR="0063784D" w:rsidRPr="00150892" w:rsidRDefault="0063784D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0BD79AC6" w14:textId="77777777" w:rsidR="0063784D" w:rsidRPr="00150892" w:rsidRDefault="0063784D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572" w:type="dxa"/>
            <w:vAlign w:val="center"/>
          </w:tcPr>
          <w:p w14:paraId="69596855" w14:textId="77777777" w:rsidR="0063784D" w:rsidRPr="00150892" w:rsidRDefault="0063784D" w:rsidP="006E23B3">
            <w:pPr>
              <w:pStyle w:val="Informazioni"/>
            </w:pPr>
            <w:r w:rsidRPr="00150892">
              <w:rPr>
                <w:noProof/>
                <w:lang w:bidi="it-IT"/>
              </w:rPr>
              <mc:AlternateContent>
                <mc:Choice Requires="wps">
                  <w:drawing>
                    <wp:inline distT="0" distB="0" distL="0" distR="0" wp14:anchorId="5C58C592" wp14:editId="54A04CFD">
                      <wp:extent cx="165100" cy="165100"/>
                      <wp:effectExtent l="0" t="0" r="6350" b="6350"/>
                      <wp:docPr id="209" name="Forma" descr="Icona telefon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100" cy="1651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0800" y="0"/>
                                    </a:moveTo>
                                    <a:cubicBezTo>
                                      <a:pt x="4818" y="0"/>
                                      <a:pt x="0" y="4818"/>
                                      <a:pt x="0" y="10800"/>
                                    </a:cubicBezTo>
                                    <a:cubicBezTo>
                                      <a:pt x="0" y="16782"/>
                                      <a:pt x="4818" y="21600"/>
                                      <a:pt x="10800" y="21600"/>
                                    </a:cubicBezTo>
                                    <a:cubicBezTo>
                                      <a:pt x="16782" y="21600"/>
                                      <a:pt x="21600" y="16782"/>
                                      <a:pt x="21600" y="10800"/>
                                    </a:cubicBezTo>
                                    <a:cubicBezTo>
                                      <a:pt x="21600" y="4818"/>
                                      <a:pt x="16781" y="0"/>
                                      <a:pt x="10800" y="0"/>
                                    </a:cubicBezTo>
                                    <a:close/>
                                    <a:moveTo>
                                      <a:pt x="9637" y="18942"/>
                                    </a:moveTo>
                                    <a:cubicBezTo>
                                      <a:pt x="8640" y="18942"/>
                                      <a:pt x="7809" y="18111"/>
                                      <a:pt x="7809" y="17114"/>
                                    </a:cubicBezTo>
                                    <a:lnTo>
                                      <a:pt x="7809" y="4486"/>
                                    </a:lnTo>
                                    <a:cubicBezTo>
                                      <a:pt x="7809" y="3489"/>
                                      <a:pt x="8640" y="2658"/>
                                      <a:pt x="9637" y="2658"/>
                                    </a:cubicBezTo>
                                    <a:lnTo>
                                      <a:pt x="9637" y="18942"/>
                                    </a:lnTo>
                                    <a:close/>
                                    <a:moveTo>
                                      <a:pt x="13791" y="17778"/>
                                    </a:moveTo>
                                    <a:cubicBezTo>
                                      <a:pt x="13791" y="18443"/>
                                      <a:pt x="13292" y="18942"/>
                                      <a:pt x="12628" y="18942"/>
                                    </a:cubicBezTo>
                                    <a:lnTo>
                                      <a:pt x="10800" y="18942"/>
                                    </a:lnTo>
                                    <a:lnTo>
                                      <a:pt x="10800" y="13625"/>
                                    </a:lnTo>
                                    <a:lnTo>
                                      <a:pt x="12628" y="13625"/>
                                    </a:lnTo>
                                    <a:cubicBezTo>
                                      <a:pt x="13292" y="13625"/>
                                      <a:pt x="13791" y="14123"/>
                                      <a:pt x="13791" y="14788"/>
                                    </a:cubicBezTo>
                                    <a:lnTo>
                                      <a:pt x="13791" y="17778"/>
                                    </a:lnTo>
                                    <a:close/>
                                    <a:moveTo>
                                      <a:pt x="13791" y="6812"/>
                                    </a:moveTo>
                                    <a:cubicBezTo>
                                      <a:pt x="13791" y="7477"/>
                                      <a:pt x="13292" y="7975"/>
                                      <a:pt x="12628" y="7975"/>
                                    </a:cubicBezTo>
                                    <a:lnTo>
                                      <a:pt x="10800" y="7975"/>
                                    </a:lnTo>
                                    <a:lnTo>
                                      <a:pt x="10800" y="2658"/>
                                    </a:lnTo>
                                    <a:lnTo>
                                      <a:pt x="12628" y="2658"/>
                                    </a:lnTo>
                                    <a:cubicBezTo>
                                      <a:pt x="13292" y="2658"/>
                                      <a:pt x="13791" y="3157"/>
                                      <a:pt x="13791" y="3822"/>
                                    </a:cubicBezTo>
                                    <a:lnTo>
                                      <a:pt x="13791" y="681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02B6A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7EA6922" id="Forma" o:spid="_x0000_s1026" alt="Icona telefono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jUuhAMAAEYLAAAOAAAAZHJzL2Uyb0RvYy54bWysVt1umzAUvp+0d0Dcr2AgQKKm07aq06Rp&#10;m9TuARxjChpgZLtJuqffscE/odnaTcsF2Jzf7zvH8bl8e+y7YE+5aNmwDdFFHAZ0IKxqh/tt+P3u&#10;5k0ZBkLiocIdG+g2fKQifHv1+tXlYdzQhDWsqygPwMkgNodxGzZSjpsoEqShPRYXbKQDCGvGeyxh&#10;y++jiuMDeO+7KInjPDowXo2cESoEfL2ehOGV9l/XlMivdS2oDLptCLlJ/eT6uVPP6OoSb+45HpuW&#10;zGngf8iix+0AQa2rayxx8MDbJ676lnAmWC0vCOsjVtctoRoDoEHxAs1tg0eqsQA5YrQ0if/nlnzZ&#10;347fONBwGMVGwFKhONa8V2/ILzhqsh4tWfQoAwIfUb5CMVBKQDSvwUvkjMmDkB8p047w/rOQE9eV&#10;WeHGrMhxgKUKCKsAq9aJNZsjEyr+oUrCAMI08J5igN6J+iqL1e/vjFBc/otVDn33slhAhoPGoReX&#10;XcjDALpwN3XhiKViROFSy+CwDROUK4obuwLy+YM6a19/GI56tqd3TFtJRZZGpenS3Q05OA3ysGvJ&#10;e/rT189KBGfU1XfUXiAqfNIyXTb/6xRhLsSJx3P+J08oL0pdPACnA9iwE0YviANgRYrIZwNNIVTa&#10;1s4Em3kE0ZM8PJFqB9Nfz0ZzdkuSVAj0lFEH6zdBOiaopsHVa6JqnaeF9ofKdWZOgFM6ZWYyKfNs&#10;5t2YGCqKMl7PzhBCc+fpijhJgVB2lohu8DvHGmRZmc/6RuNcUlY/zcq1H9lmm+Sr0hdY5EbwpBFM&#10;vD8wZVTIbwlGabGeKoaKotAZPHtsPJsyy1I/a5Qm6+kPyxbMsI+SPJlOmxU9A8m1jW9hMJn3BN/T&#10;TfNktSjJQtdlckb3XPk8WMbCwnIEZihZkGG5zYrScHvqf5GZc+ZVw+i8pIp5iV52TFwRi6woztew&#10;WBeaSYvVEmckL66gZ2DgmPeygF7DGxXznlVtGmdUT+mdDWxXGgOLyBKeotWCBVO8tEwMpafOF1lZ&#10;V14NjIopHfClLjg9LNhLT5PoBgbBura6abtOXWyC3+8+dDzYY5jikjh5n7+be/tErRvUnYmSYh4E&#10;+lbCbNm1PVxk05U93VkdzA6RG3fUaseqx2+g+2mA2Sot9WAj/Q33Nzt/gwfSMJgoieQ6KeUOhjWN&#10;bh4s1TTo73V4N/5e/QIAAP//AwBQSwMEFAAGAAgAAAAhAAKY78HZAAAAAwEAAA8AAABkcnMvZG93&#10;bnJldi54bWxMj0FPwzAMhe9I/IfISNxYuiENVppOEwhx2WEU0MQta7ymWuNUSbaVf4+3HeBi6+lZ&#10;730u5oPrxAFDbD0pGI8yEEi1Ny01Cj4/Xu8eQcSkyejOEyr4wQjz8vqq0LnxR3rHQ5UawSEUc63A&#10;ptTnUsbaotNx5Hsk9rY+OJ1YhkaaoI8c7jo5ybKpdLolbrC6x2eL9a7aO+79ziq7crvZy8PXeune&#10;7lfLsGiUur0ZFk8gEg7p7xhO+IwOJTNt/J5MFJ0CfiSdJ3uTKavNZcuykP/Zy18AAAD//wMAUEsB&#10;Ai0AFAAGAAgAAAAhALaDOJL+AAAA4QEAABMAAAAAAAAAAAAAAAAAAAAAAFtDb250ZW50X1R5cGVz&#10;XS54bWxQSwECLQAUAAYACAAAACEAOP0h/9YAAACUAQAACwAAAAAAAAAAAAAAAAAvAQAAX3JlbHMv&#10;LnJlbHNQSwECLQAUAAYACAAAACEAaQo1LoQDAABGCwAADgAAAAAAAAAAAAAAAAAuAgAAZHJzL2Uy&#10;b0RvYy54bWxQSwECLQAUAAYACAAAACEAApjvwdkAAAADAQAADwAAAAAAAAAAAAAAAADeBQAAZHJz&#10;L2Rvd25yZXYueG1sUEsFBgAAAAAEAAQA8wAAAOQGAAAAAA==&#10;" path="m10800,c4818,,,4818,,10800v,5982,4818,10800,10800,10800c16782,21600,21600,16782,21600,10800,21600,4818,16781,,10800,xm9637,18942v-997,,-1828,-831,-1828,-1828l7809,4486v,-997,831,-1828,1828,-1828l9637,18942xm13791,17778v,665,-499,1164,-1163,1164l10800,18942r,-5317l12628,13625v664,,1163,498,1163,1163l13791,17778xm13791,6812v,665,-499,1163,-1163,1163l10800,7975r,-5317l12628,2658v664,,1163,499,1163,1164l13791,6812xe" fillcolor="#202b6a" stroked="f" strokeweight="1pt">
                      <v:stroke miterlimit="4" joinstyle="miter"/>
                      <v:path arrowok="t" o:extrusionok="f" o:connecttype="custom" o:connectlocs="82550,82550;82550,82550;82550,82550;82550,82550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739" w:type="dxa"/>
            <w:vAlign w:val="center"/>
          </w:tcPr>
          <w:p w14:paraId="26046CE2" w14:textId="6DB8403A" w:rsidR="0063784D" w:rsidRPr="00150892" w:rsidRDefault="0008511E" w:rsidP="006E23B3">
            <w:pPr>
              <w:pStyle w:val="Informazioni"/>
            </w:pPr>
            <w:r>
              <w:t>+393406936717</w:t>
            </w:r>
          </w:p>
        </w:tc>
      </w:tr>
      <w:tr w:rsidR="00B02673" w:rsidRPr="00150892" w14:paraId="231FA569" w14:textId="77777777" w:rsidTr="00887DE7">
        <w:trPr>
          <w:trHeight w:val="590"/>
          <w:jc w:val="center"/>
        </w:trPr>
        <w:tc>
          <w:tcPr>
            <w:tcW w:w="6081" w:type="dxa"/>
            <w:vMerge/>
          </w:tcPr>
          <w:p w14:paraId="1674F0AE" w14:textId="77777777" w:rsidR="0063784D" w:rsidRPr="00150892" w:rsidRDefault="0063784D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1F420B85" w14:textId="77777777" w:rsidR="0063784D" w:rsidRPr="00150892" w:rsidRDefault="0063784D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572" w:type="dxa"/>
            <w:vAlign w:val="center"/>
          </w:tcPr>
          <w:p w14:paraId="43C0ABA8" w14:textId="77777777" w:rsidR="0063784D" w:rsidRPr="00150892" w:rsidRDefault="0063784D" w:rsidP="006E23B3">
            <w:pPr>
              <w:pStyle w:val="Informazioni"/>
            </w:pPr>
            <w:r w:rsidRPr="00150892">
              <w:rPr>
                <w:noProof/>
                <w:lang w:bidi="it-IT"/>
              </w:rPr>
              <mc:AlternateContent>
                <mc:Choice Requires="wps">
                  <w:drawing>
                    <wp:inline distT="0" distB="0" distL="0" distR="0" wp14:anchorId="24B667FE" wp14:editId="04C04C33">
                      <wp:extent cx="165100" cy="165100"/>
                      <wp:effectExtent l="0" t="0" r="6350" b="6350"/>
                      <wp:docPr id="210" name="Forma" descr="icona posta elettronica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100" cy="1651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4123" y="7145"/>
                                    </a:moveTo>
                                    <a:lnTo>
                                      <a:pt x="7311" y="7145"/>
                                    </a:lnTo>
                                    <a:lnTo>
                                      <a:pt x="10634" y="9803"/>
                                    </a:lnTo>
                                    <a:lnTo>
                                      <a:pt x="14123" y="7145"/>
                                    </a:lnTo>
                                    <a:close/>
                                    <a:moveTo>
                                      <a:pt x="10800" y="0"/>
                                    </a:moveTo>
                                    <a:cubicBezTo>
                                      <a:pt x="4818" y="0"/>
                                      <a:pt x="0" y="4818"/>
                                      <a:pt x="0" y="10800"/>
                                    </a:cubicBezTo>
                                    <a:cubicBezTo>
                                      <a:pt x="0" y="16782"/>
                                      <a:pt x="4818" y="21600"/>
                                      <a:pt x="10800" y="21600"/>
                                    </a:cubicBezTo>
                                    <a:cubicBezTo>
                                      <a:pt x="16782" y="21600"/>
                                      <a:pt x="21600" y="16782"/>
                                      <a:pt x="21600" y="10800"/>
                                    </a:cubicBezTo>
                                    <a:cubicBezTo>
                                      <a:pt x="21600" y="4818"/>
                                      <a:pt x="16781" y="0"/>
                                      <a:pt x="10800" y="0"/>
                                    </a:cubicBezTo>
                                    <a:close/>
                                    <a:moveTo>
                                      <a:pt x="17446" y="14123"/>
                                    </a:moveTo>
                                    <a:cubicBezTo>
                                      <a:pt x="17446" y="15286"/>
                                      <a:pt x="16449" y="16283"/>
                                      <a:pt x="15286" y="16283"/>
                                    </a:cubicBezTo>
                                    <a:lnTo>
                                      <a:pt x="6480" y="16283"/>
                                    </a:lnTo>
                                    <a:cubicBezTo>
                                      <a:pt x="5317" y="16283"/>
                                      <a:pt x="4320" y="15286"/>
                                      <a:pt x="4320" y="14123"/>
                                    </a:cubicBezTo>
                                    <a:lnTo>
                                      <a:pt x="4320" y="7643"/>
                                    </a:lnTo>
                                    <a:cubicBezTo>
                                      <a:pt x="4320" y="6480"/>
                                      <a:pt x="5317" y="5483"/>
                                      <a:pt x="6480" y="5483"/>
                                    </a:cubicBezTo>
                                    <a:lnTo>
                                      <a:pt x="15286" y="5483"/>
                                    </a:lnTo>
                                    <a:cubicBezTo>
                                      <a:pt x="16449" y="5483"/>
                                      <a:pt x="17446" y="6480"/>
                                      <a:pt x="17446" y="7643"/>
                                    </a:cubicBezTo>
                                    <a:lnTo>
                                      <a:pt x="17446" y="14123"/>
                                    </a:lnTo>
                                    <a:close/>
                                    <a:moveTo>
                                      <a:pt x="5815" y="7975"/>
                                    </a:moveTo>
                                    <a:lnTo>
                                      <a:pt x="5815" y="14123"/>
                                    </a:lnTo>
                                    <a:cubicBezTo>
                                      <a:pt x="5815" y="14455"/>
                                      <a:pt x="5982" y="14622"/>
                                      <a:pt x="6314" y="14622"/>
                                    </a:cubicBezTo>
                                    <a:lnTo>
                                      <a:pt x="15120" y="14622"/>
                                    </a:lnTo>
                                    <a:cubicBezTo>
                                      <a:pt x="15452" y="14622"/>
                                      <a:pt x="15618" y="14455"/>
                                      <a:pt x="15618" y="14123"/>
                                    </a:cubicBezTo>
                                    <a:lnTo>
                                      <a:pt x="15618" y="7975"/>
                                    </a:lnTo>
                                    <a:lnTo>
                                      <a:pt x="10634" y="11963"/>
                                    </a:lnTo>
                                    <a:lnTo>
                                      <a:pt x="5815" y="79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02B6A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B1E2157" id="Forma" o:spid="_x0000_s1026" alt="icona posta elettronica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wqRqwMAAJgLAAAOAAAAZHJzL2Uyb0RvYy54bWysVt2OmzoQvq903gFxfxZMjCHRZqvTVq0q&#10;Vd1KbR/AMWZBBzCy2STbp+/4j7/NKm3VXGCTmflm5puxmdvX57YJjlyqWnT7EN3EYcA7Joq6e9iH&#10;37+9/zcPAzXQrqCN6Pg+fOIqfH33z6vbU7/jiahEU3AZAEindqd+H1bD0O+iSLGKt1TdiJ53ICyF&#10;bOkAr/IhKiQ9AXrbREkck+gkZNFLwbhS8O87KwzvDH5Zcjbcl6XiQ9DsQ4htME9pngf9jO5u6e5B&#10;0r6qmQuD/kEULa07cDpCvaMDDR5l/QyqrZkUSpTDDRNtJMqyZtzkANmgeJXN14r23OQC5Kh+pEn9&#10;PVj2+fi1/yKBhlOvdgq2OotzKVu9QnzB2ZD1NJLFz0PA4E9EUhQDpQxEbg8o0WTMHtXwgQsDRI+f&#10;1GC5LvyOVn7Hzh1stUPYBVS3TmzY7IXS/k9FEgbgpoLV+gC9hXqKY/37PSMU539iRaDvfs0XkDGl&#10;JqEX110owwC68GC7sKeDZkTnpbfBaR8miGiKq3EH5MtHfdbu//ccteLIvwljNWiyEEbJxtCVIZw6&#10;vialppsrZxuE1rpew6+9hY3JBhvVbR5vHKxX8atTvRSBV2GNUNx0whST9wDlMB7MsQTyJg32eKjZ&#10;G/5jHjvOEVwuU2NaFItgZMbL/F9TcN9BC8RL+BYJkSw3XQdVMUSMbm1xZk4svI5oFOkOuOrIuljY&#10;eWeuAcwRW8UxE+k+/uW0Jrs1SToO2w3uXnypLquUXq5ohjExJbJNCVxdrSqabNIkJzotTwYiGG8t&#10;HEly04OjyOhqCpEXPaPed6DNiuDcF9hhgYFXWSZoDdINyi47x5vEQa0jniTmSNj8l+DepWsuD5UR&#10;vD5kS7uVvklnxtUYbYqXTI15e8EVntDI7MzAB30ppKlK3mAs0ljadbRT0Wd5L8G9S5v3ZDDvLK/z&#10;8h2T5ig1Rcy22bW7cdS96GJxql2HeHCEcWrQfebpFu4Q052YJIvbhGyQvVWRl1ytB/LdNrMYM78Q&#10;Fkpx+oJ3lBJ3hz4LeS7SH5TrvTtZzMj1gfnVlW/8mCC0JR7c6/h1xeoFVF9o4Ex/Ms31Mn5GDZHT&#10;CKJEUxfv66bRF4qSD4e3jQyOFObCJE7ekP9chgu1ptNfYZRkbrRo6wGm1aZu96EbOCwtDUwj0TRA&#10;6d1BFE9fQPdjB9PaJjej0jB/kfOXw/yFdqwSMKOyQZqgNByMfyY7N6rq+XL+btxPA/XdTwAAAP//&#10;AwBQSwMEFAAGAAgAAAAhAAKY78HZAAAAAwEAAA8AAABkcnMvZG93bnJldi54bWxMj0FPwzAMhe9I&#10;/IfISNxYuiENVppOEwhx2WEU0MQta7ymWuNUSbaVf4+3HeBi6+lZ730u5oPrxAFDbD0pGI8yEEi1&#10;Ny01Cj4/Xu8eQcSkyejOEyr4wQjz8vqq0LnxR3rHQ5UawSEUc63AptTnUsbaotNx5Hsk9rY+OJ1Y&#10;hkaaoI8c7jo5ybKpdLolbrC6x2eL9a7aO+79ziq7crvZy8PXeune7lfLsGiUur0ZFk8gEg7p7xhO&#10;+IwOJTNt/J5MFJ0CfiSdJ3uTKavNZcuykP/Zy18AAAD//wMAUEsBAi0AFAAGAAgAAAAhALaDOJL+&#10;AAAA4QEAABMAAAAAAAAAAAAAAAAAAAAAAFtDb250ZW50X1R5cGVzXS54bWxQSwECLQAUAAYACAAA&#10;ACEAOP0h/9YAAACUAQAACwAAAAAAAAAAAAAAAAAvAQAAX3JlbHMvLnJlbHNQSwECLQAUAAYACAAA&#10;ACEAns8KkasDAACYCwAADgAAAAAAAAAAAAAAAAAuAgAAZHJzL2Uyb0RvYy54bWxQSwECLQAUAAYA&#10;CAAAACEAApjvwdkAAAADAQAADwAAAAAAAAAAAAAAAAAFBgAAZHJzL2Rvd25yZXYueG1sUEsFBgAA&#10;AAAEAAQA8wAAAAsHAAAAAA==&#10;" path="m14123,7145r-6812,l10634,9803,14123,7145xm10800,c4818,,,4818,,10800v,5982,4818,10800,10800,10800c16782,21600,21600,16782,21600,10800,21600,4818,16781,,10800,xm17446,14123v,1163,-997,2160,-2160,2160l6480,16283v-1163,,-2160,-997,-2160,-2160l4320,7643v,-1163,997,-2160,2160,-2160l15286,5483v1163,,2160,997,2160,2160l17446,14123xm5815,7975r,6148c5815,14455,5982,14622,6314,14622r8806,c15452,14622,15618,14455,15618,14123r,-6148l10634,11963,5815,7975xe" fillcolor="#202b6a" stroked="f" strokeweight="1pt">
                      <v:stroke miterlimit="4" joinstyle="miter"/>
                      <v:path arrowok="t" o:extrusionok="f" o:connecttype="custom" o:connectlocs="82550,82550;82550,82550;82550,82550;82550,82550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739" w:type="dxa"/>
            <w:vAlign w:val="center"/>
          </w:tcPr>
          <w:p w14:paraId="51862AAA" w14:textId="66BE7546" w:rsidR="00704F7A" w:rsidRPr="00150892" w:rsidRDefault="00830057" w:rsidP="006E23B3">
            <w:pPr>
              <w:pStyle w:val="Informazioni"/>
            </w:pPr>
            <w:hyperlink r:id="rId11" w:history="1">
              <w:r w:rsidR="00704F7A" w:rsidRPr="00E210A4">
                <w:rPr>
                  <w:rStyle w:val="Collegamentoipertestuale"/>
                </w:rPr>
                <w:t>Massimilianocarcano@hotmail.it</w:t>
              </w:r>
            </w:hyperlink>
          </w:p>
        </w:tc>
      </w:tr>
      <w:tr w:rsidR="00B02673" w:rsidRPr="00150892" w14:paraId="46BCF4E8" w14:textId="77777777" w:rsidTr="00887DE7">
        <w:trPr>
          <w:trHeight w:val="590"/>
          <w:jc w:val="center"/>
        </w:trPr>
        <w:tc>
          <w:tcPr>
            <w:tcW w:w="6081" w:type="dxa"/>
            <w:vMerge/>
          </w:tcPr>
          <w:p w14:paraId="101964F8" w14:textId="77777777" w:rsidR="0063784D" w:rsidRPr="00150892" w:rsidRDefault="0063784D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39433DEF" w14:textId="77777777" w:rsidR="0063784D" w:rsidRPr="00150892" w:rsidRDefault="0063784D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572" w:type="dxa"/>
            <w:vAlign w:val="center"/>
          </w:tcPr>
          <w:p w14:paraId="63ABCA5F" w14:textId="7701DE00" w:rsidR="0063784D" w:rsidRPr="00150892" w:rsidRDefault="0063784D" w:rsidP="006E23B3">
            <w:pPr>
              <w:pStyle w:val="Informazioni"/>
            </w:pPr>
          </w:p>
        </w:tc>
        <w:tc>
          <w:tcPr>
            <w:tcW w:w="3739" w:type="dxa"/>
            <w:vAlign w:val="center"/>
          </w:tcPr>
          <w:p w14:paraId="507F8277" w14:textId="0110A7CC" w:rsidR="0063784D" w:rsidRPr="00150892" w:rsidRDefault="0063784D" w:rsidP="006E23B3">
            <w:pPr>
              <w:pStyle w:val="Informazioni"/>
            </w:pPr>
          </w:p>
        </w:tc>
      </w:tr>
      <w:tr w:rsidR="00B02673" w:rsidRPr="00150892" w14:paraId="54D9C0B2" w14:textId="77777777" w:rsidTr="00887DE7">
        <w:trPr>
          <w:trHeight w:val="830"/>
          <w:jc w:val="center"/>
        </w:trPr>
        <w:tc>
          <w:tcPr>
            <w:tcW w:w="6081" w:type="dxa"/>
            <w:vMerge/>
          </w:tcPr>
          <w:p w14:paraId="5A0C54C7" w14:textId="77777777" w:rsidR="006E23B3" w:rsidRPr="00150892" w:rsidRDefault="006E23B3" w:rsidP="006E23B3">
            <w:pPr>
              <w:keepNext/>
              <w:keepLines/>
              <w:pBdr>
                <w:top w:val="single" w:sz="24" w:space="6" w:color="FF7707"/>
              </w:pBdr>
              <w:spacing w:after="120"/>
              <w:outlineLvl w:val="1"/>
              <w:rPr>
                <w:rFonts w:ascii="Arial Black" w:hAnsi="Arial Black"/>
                <w:color w:val="202B6A"/>
                <w:sz w:val="26"/>
                <w:szCs w:val="26"/>
              </w:rPr>
            </w:pPr>
          </w:p>
        </w:tc>
        <w:tc>
          <w:tcPr>
            <w:tcW w:w="734" w:type="dxa"/>
            <w:vMerge/>
          </w:tcPr>
          <w:p w14:paraId="261D30BC" w14:textId="77777777" w:rsidR="006E23B3" w:rsidRPr="00150892" w:rsidRDefault="006E23B3" w:rsidP="006E23B3">
            <w:pPr>
              <w:kinsoku w:val="0"/>
              <w:overflowPunct w:val="0"/>
              <w:spacing w:before="168" w:line="204" w:lineRule="auto"/>
              <w:ind w:right="6116"/>
              <w:rPr>
                <w:rFonts w:ascii="Arial Black" w:hAnsi="Arial Black" w:cs="Arial Black"/>
                <w:b/>
                <w:bCs/>
                <w:color w:val="FF7706"/>
                <w:sz w:val="52"/>
                <w:szCs w:val="52"/>
              </w:rPr>
            </w:pPr>
          </w:p>
        </w:tc>
        <w:tc>
          <w:tcPr>
            <w:tcW w:w="4312" w:type="dxa"/>
            <w:gridSpan w:val="2"/>
          </w:tcPr>
          <w:p w14:paraId="24CFFFE9" w14:textId="77777777" w:rsidR="009E13A4" w:rsidRPr="00150892" w:rsidRDefault="009E13A4" w:rsidP="009E13A4">
            <w:pPr>
              <w:pStyle w:val="Titolo2"/>
            </w:pPr>
            <w:r>
              <w:rPr>
                <w:lang w:bidi="it-IT"/>
              </w:rPr>
              <w:t>Caratteristiche personali</w:t>
            </w:r>
          </w:p>
          <w:p w14:paraId="4322B03E" w14:textId="68C68688" w:rsidR="009E13A4" w:rsidRDefault="00490A18" w:rsidP="009E13A4">
            <w:r>
              <w:t>C</w:t>
            </w:r>
            <w:r w:rsidR="00A606C5">
              <w:t>ollaborativ</w:t>
            </w:r>
            <w:r>
              <w:t>o</w:t>
            </w:r>
            <w:r w:rsidR="009E13A4">
              <w:t>, ragionevole e attento ascoltatore. Non mi piace primeggiare. Autorevole.</w:t>
            </w:r>
          </w:p>
          <w:p w14:paraId="1CAB556A" w14:textId="19D3817E" w:rsidR="009E13A4" w:rsidRPr="009E13A4" w:rsidRDefault="009E13A4" w:rsidP="009E13A4"/>
          <w:p w14:paraId="3772502B" w14:textId="28836866" w:rsidR="009E13A4" w:rsidRDefault="006F1B56" w:rsidP="009E13A4">
            <w:pPr>
              <w:pStyle w:val="Titolo2"/>
            </w:pPr>
            <w:r>
              <w:t>Passioni</w:t>
            </w:r>
          </w:p>
          <w:p w14:paraId="5448CD25" w14:textId="5FD02616" w:rsidR="006F1B56" w:rsidRDefault="006F1B56" w:rsidP="006F1B56">
            <w:r>
              <w:t xml:space="preserve">Liuteria, falegnameria, </w:t>
            </w:r>
            <w:r w:rsidR="00B02673">
              <w:t>ebanisteria,</w:t>
            </w:r>
            <w:r w:rsidR="00A606C5">
              <w:t xml:space="preserve"> macroeconomia, trading.</w:t>
            </w:r>
          </w:p>
          <w:p w14:paraId="1A930F8C" w14:textId="77777777" w:rsidR="00116B45" w:rsidRPr="009E13A4" w:rsidRDefault="00116B45" w:rsidP="00116B45"/>
          <w:p w14:paraId="16C82FB9" w14:textId="77F129AE" w:rsidR="00116B45" w:rsidRDefault="00916BCC" w:rsidP="00116B45">
            <w:pPr>
              <w:pStyle w:val="Titolo2"/>
            </w:pPr>
            <w:r>
              <w:t xml:space="preserve">Formazione </w:t>
            </w:r>
            <w:r w:rsidR="00AF69FC">
              <w:t>extra</w:t>
            </w:r>
          </w:p>
          <w:p w14:paraId="4F521240" w14:textId="1D75D48F" w:rsidR="00116B45" w:rsidRDefault="003D4CD2" w:rsidP="006F1B56">
            <w:r>
              <w:t>Formazioni preposti – Sicurezza sul lavoro.</w:t>
            </w:r>
            <w:r w:rsidR="00C70D9F">
              <w:t xml:space="preserve"> Art 37</w:t>
            </w:r>
            <w:r w:rsidR="00F1551D">
              <w:t>, comma 7, lgs 81/2008</w:t>
            </w:r>
          </w:p>
          <w:p w14:paraId="4C68286C" w14:textId="52E39318" w:rsidR="00F1551D" w:rsidRDefault="00F1551D" w:rsidP="006F1B56"/>
          <w:p w14:paraId="7F8EF414" w14:textId="57621B49" w:rsidR="00F1551D" w:rsidRDefault="00D92363" w:rsidP="006F1B56">
            <w:r>
              <w:t xml:space="preserve">PAV </w:t>
            </w:r>
            <w:r w:rsidR="001E45D7">
              <w:t xml:space="preserve">e PES sicurezza sul lavoro </w:t>
            </w:r>
            <w:r w:rsidR="0068303B">
              <w:t>in ambito elettrico.</w:t>
            </w:r>
            <w:r w:rsidR="00D32369">
              <w:t xml:space="preserve"> CEI 11-27</w:t>
            </w:r>
            <w:r w:rsidR="008714C8">
              <w:t>:2014-01 CEI EN 50110-1</w:t>
            </w:r>
            <w:r w:rsidR="00696FE0">
              <w:t>:2014-01</w:t>
            </w:r>
          </w:p>
          <w:p w14:paraId="69BD9982" w14:textId="29B6EFD6" w:rsidR="00696FE0" w:rsidRDefault="00696FE0" w:rsidP="006F1B56"/>
          <w:p w14:paraId="6A1BB5E3" w14:textId="77777777" w:rsidR="00696FE0" w:rsidRPr="006F1B56" w:rsidRDefault="00696FE0" w:rsidP="006F1B56"/>
          <w:p w14:paraId="48E358FD" w14:textId="77777777" w:rsidR="006E23B3" w:rsidRPr="00150892" w:rsidRDefault="006E23B3" w:rsidP="006E23B3">
            <w:pPr>
              <w:rPr>
                <w:rFonts w:ascii="Arial" w:hAnsi="Arial"/>
              </w:rPr>
            </w:pPr>
          </w:p>
        </w:tc>
      </w:tr>
    </w:tbl>
    <w:p w14:paraId="40C23DE3" w14:textId="77777777" w:rsidR="00CE6104" w:rsidRPr="00150892" w:rsidRDefault="00CE6104" w:rsidP="0006568A"/>
    <w:sectPr w:rsidR="00CE6104" w:rsidRPr="00150892" w:rsidSect="00923AB7">
      <w:pgSz w:w="11906" w:h="16838" w:code="9"/>
      <w:pgMar w:top="720" w:right="1008" w:bottom="720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4E647A" w14:textId="77777777" w:rsidR="00C05923" w:rsidRDefault="00C05923" w:rsidP="009129A0">
      <w:r>
        <w:separator/>
      </w:r>
    </w:p>
  </w:endnote>
  <w:endnote w:type="continuationSeparator" w:id="0">
    <w:p w14:paraId="07753620" w14:textId="77777777" w:rsidR="00C05923" w:rsidRDefault="00C05923" w:rsidP="009129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DE12535-8C3A-4341-9B1C-2E002A280764}"/>
    <w:embedBold r:id="rId2" w:fontKey="{0A38CD60-E69F-4DCA-9753-90192D7C75F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09CF6B19-FF06-4D90-B25E-C15DDA03401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9C23F380-6E0C-47AB-8B78-AB382B31F3AA}"/>
    <w:embedBold r:id="rId5" w:fontKey="{5E086BB5-2DD4-4BC3-A1BE-BB2903E322FB}"/>
    <w:embedItalic r:id="rId6" w:fontKey="{117B5EAD-A90B-4664-863C-9EF6E4D80F1A}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1AE6C574-97CD-40C5-91F0-8F24148F2A0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BDAB1" w14:textId="77777777" w:rsidR="00C05923" w:rsidRDefault="00C05923" w:rsidP="009129A0">
      <w:r>
        <w:separator/>
      </w:r>
    </w:p>
  </w:footnote>
  <w:footnote w:type="continuationSeparator" w:id="0">
    <w:p w14:paraId="30A661EA" w14:textId="77777777" w:rsidR="00C05923" w:rsidRDefault="00C05923" w:rsidP="009129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B6A0B97A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FF7707" w:themeColor="accent2"/>
      </w:rPr>
    </w:lvl>
  </w:abstractNum>
  <w:abstractNum w:abstractNumId="1" w15:restartNumberingAfterBreak="0">
    <w:nsid w:val="04903B7D"/>
    <w:multiLevelType w:val="multilevel"/>
    <w:tmpl w:val="E65AC1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apitolo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4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apitolo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5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6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96F228C"/>
    <w:multiLevelType w:val="hybridMultilevel"/>
    <w:tmpl w:val="01B6E2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10" w15:restartNumberingAfterBreak="0">
    <w:nsid w:val="3AA87247"/>
    <w:multiLevelType w:val="hybridMultilevel"/>
    <w:tmpl w:val="E97E3AE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DA39EA"/>
    <w:multiLevelType w:val="multilevel"/>
    <w:tmpl w:val="4502D284"/>
    <w:lvl w:ilvl="0">
      <w:start w:val="1"/>
      <w:numFmt w:val="upperLetter"/>
      <w:lvlText w:val="Appendice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apitolo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4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5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CE19A9"/>
    <w:multiLevelType w:val="hybridMultilevel"/>
    <w:tmpl w:val="2D84693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EA52FC"/>
    <w:multiLevelType w:val="hybridMultilevel"/>
    <w:tmpl w:val="151E60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247022"/>
    <w:multiLevelType w:val="multilevel"/>
    <w:tmpl w:val="400A36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9" w15:restartNumberingAfterBreak="0">
    <w:nsid w:val="48E40A21"/>
    <w:multiLevelType w:val="multilevel"/>
    <w:tmpl w:val="0A1658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20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F30EE6"/>
    <w:multiLevelType w:val="hybridMultilevel"/>
    <w:tmpl w:val="6C1ABA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DF7B0E"/>
    <w:multiLevelType w:val="multilevel"/>
    <w:tmpl w:val="4BBE41AE"/>
    <w:lvl w:ilvl="0">
      <w:start w:val="1"/>
      <w:numFmt w:val="decimal"/>
      <w:lvlText w:val="Capitolo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olo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olo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olo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olo9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apitolo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7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apitolo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8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 w16cid:durableId="1852988861">
    <w:abstractNumId w:val="15"/>
  </w:num>
  <w:num w:numId="2" w16cid:durableId="2087800259">
    <w:abstractNumId w:val="11"/>
  </w:num>
  <w:num w:numId="3" w16cid:durableId="313917465">
    <w:abstractNumId w:val="22"/>
  </w:num>
  <w:num w:numId="4" w16cid:durableId="1656840147">
    <w:abstractNumId w:val="18"/>
  </w:num>
  <w:num w:numId="5" w16cid:durableId="91971374">
    <w:abstractNumId w:val="19"/>
  </w:num>
  <w:num w:numId="6" w16cid:durableId="1956908060">
    <w:abstractNumId w:val="26"/>
  </w:num>
  <w:num w:numId="7" w16cid:durableId="1749577187">
    <w:abstractNumId w:val="9"/>
  </w:num>
  <w:num w:numId="8" w16cid:durableId="1277368193">
    <w:abstractNumId w:val="14"/>
  </w:num>
  <w:num w:numId="9" w16cid:durableId="2025354575">
    <w:abstractNumId w:val="24"/>
  </w:num>
  <w:num w:numId="10" w16cid:durableId="829294284">
    <w:abstractNumId w:val="3"/>
  </w:num>
  <w:num w:numId="11" w16cid:durableId="1492482208">
    <w:abstractNumId w:val="7"/>
  </w:num>
  <w:num w:numId="12" w16cid:durableId="683169277">
    <w:abstractNumId w:val="2"/>
  </w:num>
  <w:num w:numId="13" w16cid:durableId="1000932936">
    <w:abstractNumId w:val="4"/>
  </w:num>
  <w:num w:numId="14" w16cid:durableId="851063956">
    <w:abstractNumId w:val="13"/>
  </w:num>
  <w:num w:numId="15" w16cid:durableId="1597253945">
    <w:abstractNumId w:val="12"/>
  </w:num>
  <w:num w:numId="16" w16cid:durableId="1359355799">
    <w:abstractNumId w:val="23"/>
  </w:num>
  <w:num w:numId="17" w16cid:durableId="1498106224">
    <w:abstractNumId w:val="5"/>
  </w:num>
  <w:num w:numId="18" w16cid:durableId="1634602878">
    <w:abstractNumId w:val="28"/>
  </w:num>
  <w:num w:numId="19" w16cid:durableId="1162697371">
    <w:abstractNumId w:val="25"/>
  </w:num>
  <w:num w:numId="20" w16cid:durableId="55471126">
    <w:abstractNumId w:val="20"/>
  </w:num>
  <w:num w:numId="21" w16cid:durableId="1234657978">
    <w:abstractNumId w:val="27"/>
  </w:num>
  <w:num w:numId="22" w16cid:durableId="485170184">
    <w:abstractNumId w:val="6"/>
  </w:num>
  <w:num w:numId="23" w16cid:durableId="521168532">
    <w:abstractNumId w:val="0"/>
  </w:num>
  <w:num w:numId="24" w16cid:durableId="1476292790">
    <w:abstractNumId w:val="0"/>
  </w:num>
  <w:num w:numId="25" w16cid:durableId="560747850">
    <w:abstractNumId w:val="21"/>
  </w:num>
  <w:num w:numId="26" w16cid:durableId="438185844">
    <w:abstractNumId w:val="10"/>
  </w:num>
  <w:num w:numId="27" w16cid:durableId="1426072761">
    <w:abstractNumId w:val="17"/>
  </w:num>
  <w:num w:numId="28" w16cid:durableId="734670081">
    <w:abstractNumId w:val="8"/>
  </w:num>
  <w:num w:numId="29" w16cid:durableId="2061436054">
    <w:abstractNumId w:val="1"/>
  </w:num>
  <w:num w:numId="30" w16cid:durableId="2117559087">
    <w:abstractNumId w:val="1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embedTrueTypeFonts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511E"/>
    <w:rsid w:val="00033356"/>
    <w:rsid w:val="00052382"/>
    <w:rsid w:val="00060E93"/>
    <w:rsid w:val="0006568A"/>
    <w:rsid w:val="00076F0F"/>
    <w:rsid w:val="00084253"/>
    <w:rsid w:val="0008511E"/>
    <w:rsid w:val="0008707C"/>
    <w:rsid w:val="00093B67"/>
    <w:rsid w:val="000D1F49"/>
    <w:rsid w:val="000E6867"/>
    <w:rsid w:val="000F1467"/>
    <w:rsid w:val="00116720"/>
    <w:rsid w:val="00116B45"/>
    <w:rsid w:val="00133A14"/>
    <w:rsid w:val="00150892"/>
    <w:rsid w:val="001727CA"/>
    <w:rsid w:val="001D4F1B"/>
    <w:rsid w:val="001E45D7"/>
    <w:rsid w:val="002B23C9"/>
    <w:rsid w:val="002C3EA4"/>
    <w:rsid w:val="002C56E6"/>
    <w:rsid w:val="002E4AFC"/>
    <w:rsid w:val="002F2633"/>
    <w:rsid w:val="002F2708"/>
    <w:rsid w:val="002F4619"/>
    <w:rsid w:val="002F5724"/>
    <w:rsid w:val="00361E11"/>
    <w:rsid w:val="003B26D0"/>
    <w:rsid w:val="003D4CD2"/>
    <w:rsid w:val="003E1D31"/>
    <w:rsid w:val="003F0847"/>
    <w:rsid w:val="0040090B"/>
    <w:rsid w:val="00405D59"/>
    <w:rsid w:val="004440C0"/>
    <w:rsid w:val="00450BAF"/>
    <w:rsid w:val="00452674"/>
    <w:rsid w:val="0046302A"/>
    <w:rsid w:val="00487D2D"/>
    <w:rsid w:val="00490A18"/>
    <w:rsid w:val="004C77C7"/>
    <w:rsid w:val="004D5D62"/>
    <w:rsid w:val="005112D0"/>
    <w:rsid w:val="00577E06"/>
    <w:rsid w:val="005A3BF7"/>
    <w:rsid w:val="005D4202"/>
    <w:rsid w:val="005F2035"/>
    <w:rsid w:val="005F4F34"/>
    <w:rsid w:val="005F78E5"/>
    <w:rsid w:val="005F7990"/>
    <w:rsid w:val="00613547"/>
    <w:rsid w:val="00622F33"/>
    <w:rsid w:val="00635B84"/>
    <w:rsid w:val="0063739C"/>
    <w:rsid w:val="0063784D"/>
    <w:rsid w:val="006378CB"/>
    <w:rsid w:val="006666A4"/>
    <w:rsid w:val="006705F0"/>
    <w:rsid w:val="0068303B"/>
    <w:rsid w:val="00696FE0"/>
    <w:rsid w:val="006C2347"/>
    <w:rsid w:val="006E23B3"/>
    <w:rsid w:val="006F1B56"/>
    <w:rsid w:val="00704F7A"/>
    <w:rsid w:val="00720BB3"/>
    <w:rsid w:val="00740482"/>
    <w:rsid w:val="00756451"/>
    <w:rsid w:val="00770F25"/>
    <w:rsid w:val="00781647"/>
    <w:rsid w:val="007A35A8"/>
    <w:rsid w:val="007B0A85"/>
    <w:rsid w:val="007B6468"/>
    <w:rsid w:val="007C6A52"/>
    <w:rsid w:val="007E6AC2"/>
    <w:rsid w:val="00810948"/>
    <w:rsid w:val="0082043E"/>
    <w:rsid w:val="00830057"/>
    <w:rsid w:val="008311CD"/>
    <w:rsid w:val="008714C8"/>
    <w:rsid w:val="00887DE7"/>
    <w:rsid w:val="008E203A"/>
    <w:rsid w:val="00904BDB"/>
    <w:rsid w:val="0091229C"/>
    <w:rsid w:val="009129A0"/>
    <w:rsid w:val="00916BCC"/>
    <w:rsid w:val="00923AB7"/>
    <w:rsid w:val="00940E73"/>
    <w:rsid w:val="00941196"/>
    <w:rsid w:val="0098597D"/>
    <w:rsid w:val="009929ED"/>
    <w:rsid w:val="009B15B0"/>
    <w:rsid w:val="009C3EAF"/>
    <w:rsid w:val="009E13A4"/>
    <w:rsid w:val="009F619A"/>
    <w:rsid w:val="009F6DDE"/>
    <w:rsid w:val="00A03233"/>
    <w:rsid w:val="00A0760D"/>
    <w:rsid w:val="00A20E28"/>
    <w:rsid w:val="00A31A77"/>
    <w:rsid w:val="00A370A8"/>
    <w:rsid w:val="00A40B05"/>
    <w:rsid w:val="00A5714E"/>
    <w:rsid w:val="00A606C5"/>
    <w:rsid w:val="00AA4121"/>
    <w:rsid w:val="00AA7ACE"/>
    <w:rsid w:val="00AB2DE7"/>
    <w:rsid w:val="00AF69FC"/>
    <w:rsid w:val="00B02673"/>
    <w:rsid w:val="00B2341F"/>
    <w:rsid w:val="00B357D6"/>
    <w:rsid w:val="00B5053C"/>
    <w:rsid w:val="00B933F2"/>
    <w:rsid w:val="00BD4753"/>
    <w:rsid w:val="00BD5CB1"/>
    <w:rsid w:val="00BD6195"/>
    <w:rsid w:val="00BE62EE"/>
    <w:rsid w:val="00C003BA"/>
    <w:rsid w:val="00C05923"/>
    <w:rsid w:val="00C24813"/>
    <w:rsid w:val="00C30326"/>
    <w:rsid w:val="00C46878"/>
    <w:rsid w:val="00C70D9F"/>
    <w:rsid w:val="00CB4A51"/>
    <w:rsid w:val="00CD4532"/>
    <w:rsid w:val="00CD47B0"/>
    <w:rsid w:val="00CE6104"/>
    <w:rsid w:val="00CE7918"/>
    <w:rsid w:val="00CF24DF"/>
    <w:rsid w:val="00D16163"/>
    <w:rsid w:val="00D26707"/>
    <w:rsid w:val="00D31FB4"/>
    <w:rsid w:val="00D32369"/>
    <w:rsid w:val="00D33779"/>
    <w:rsid w:val="00D63517"/>
    <w:rsid w:val="00D92363"/>
    <w:rsid w:val="00DB3FAD"/>
    <w:rsid w:val="00DC3E3C"/>
    <w:rsid w:val="00DF47DF"/>
    <w:rsid w:val="00E1273B"/>
    <w:rsid w:val="00E31746"/>
    <w:rsid w:val="00E61C09"/>
    <w:rsid w:val="00EA656D"/>
    <w:rsid w:val="00EB3B58"/>
    <w:rsid w:val="00EB4DB4"/>
    <w:rsid w:val="00EC7359"/>
    <w:rsid w:val="00ED5ECF"/>
    <w:rsid w:val="00EE3054"/>
    <w:rsid w:val="00F00606"/>
    <w:rsid w:val="00F01256"/>
    <w:rsid w:val="00F074AF"/>
    <w:rsid w:val="00F1551D"/>
    <w:rsid w:val="00F27445"/>
    <w:rsid w:val="00F361F4"/>
    <w:rsid w:val="00F40518"/>
    <w:rsid w:val="00F4762D"/>
    <w:rsid w:val="00FA063B"/>
    <w:rsid w:val="00FA09A3"/>
    <w:rsid w:val="00FC4F20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5073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="Times New Roman"/>
        <w:sz w:val="22"/>
        <w:szCs w:val="22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e">
    <w:name w:val="Normal"/>
    <w:uiPriority w:val="1"/>
    <w:qFormat/>
    <w:rsid w:val="002E4AFC"/>
    <w:pPr>
      <w:widowControl w:val="0"/>
      <w:autoSpaceDE w:val="0"/>
      <w:autoSpaceDN w:val="0"/>
      <w:adjustRightInd w:val="0"/>
    </w:pPr>
    <w:rPr>
      <w:rFonts w:eastAsia="Times New Roman" w:cs="Arial"/>
    </w:rPr>
  </w:style>
  <w:style w:type="paragraph" w:styleId="Titolo1">
    <w:name w:val="heading 1"/>
    <w:basedOn w:val="Normale"/>
    <w:next w:val="Normale"/>
    <w:link w:val="Titolo1Carattere"/>
    <w:uiPriority w:val="1"/>
    <w:rsid w:val="002E4AFC"/>
    <w:pPr>
      <w:ind w:left="119"/>
      <w:outlineLvl w:val="0"/>
    </w:pPr>
    <w:rPr>
      <w:rFonts w:ascii="Arial Black" w:hAnsi="Arial Black" w:cs="Arial Black"/>
      <w:b/>
      <w:bCs/>
      <w:sz w:val="24"/>
      <w:szCs w:val="24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2E4AFC"/>
    <w:pPr>
      <w:keepNext/>
      <w:keepLines/>
      <w:pBdr>
        <w:top w:val="single" w:sz="24" w:space="6" w:color="FF7707" w:themeColor="accent2"/>
      </w:pBdr>
      <w:spacing w:after="120"/>
      <w:outlineLvl w:val="1"/>
    </w:pPr>
    <w:rPr>
      <w:rFonts w:asciiTheme="majorHAnsi" w:eastAsiaTheme="majorEastAsia" w:hAnsiTheme="majorHAnsi" w:cstheme="majorBidi"/>
      <w:color w:val="202B6A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1"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Titolo4">
    <w:name w:val="heading 4"/>
    <w:basedOn w:val="Normale"/>
    <w:link w:val="Titolo4Carattere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Titolo5">
    <w:name w:val="heading 5"/>
    <w:basedOn w:val="Titolo2"/>
    <w:link w:val="Titolo5Carattere"/>
    <w:uiPriority w:val="1"/>
    <w:semiHidden/>
    <w:qFormat/>
    <w:rsid w:val="000D1F49"/>
    <w:pPr>
      <w:numPr>
        <w:ilvl w:val="4"/>
      </w:numPr>
      <w:spacing w:before="120"/>
      <w:ind w:left="1440"/>
      <w:outlineLvl w:val="4"/>
    </w:pPr>
    <w:rPr>
      <w:caps/>
      <w:color w:val="4BACC6"/>
    </w:rPr>
  </w:style>
  <w:style w:type="paragraph" w:styleId="Titolo6">
    <w:name w:val="heading 6"/>
    <w:basedOn w:val="Normale"/>
    <w:next w:val="Normale"/>
    <w:link w:val="Titolo6Carattere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101534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01534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1"/>
    <w:rsid w:val="002E4AFC"/>
    <w:rPr>
      <w:rFonts w:ascii="Arial Black" w:eastAsia="Times New Roman" w:hAnsi="Arial Black" w:cs="Arial Black"/>
      <w:b/>
      <w:bCs/>
      <w:sz w:val="24"/>
      <w:szCs w:val="24"/>
    </w:rPr>
  </w:style>
  <w:style w:type="paragraph" w:styleId="Corpotesto">
    <w:name w:val="Body Text"/>
    <w:basedOn w:val="Normale"/>
    <w:link w:val="CorpotestoCarattere"/>
    <w:uiPriority w:val="1"/>
    <w:semiHidden/>
    <w:rsid w:val="002E4AFC"/>
    <w:rPr>
      <w:sz w:val="20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2E4AFC"/>
    <w:rPr>
      <w:rFonts w:eastAsia="Times New Roman" w:cs="Arial"/>
      <w:sz w:val="20"/>
      <w:szCs w:val="20"/>
    </w:rPr>
  </w:style>
  <w:style w:type="paragraph" w:styleId="Data">
    <w:name w:val="Date"/>
    <w:basedOn w:val="Normale"/>
    <w:next w:val="Normale"/>
    <w:link w:val="DataCarattere"/>
    <w:uiPriority w:val="99"/>
    <w:semiHidden/>
    <w:rsid w:val="002E4AFC"/>
    <w:pPr>
      <w:spacing w:line="480" w:lineRule="auto"/>
    </w:pPr>
    <w:rPr>
      <w:rFonts w:cs="Georgia"/>
    </w:rPr>
  </w:style>
  <w:style w:type="character" w:customStyle="1" w:styleId="Titolo2Carattere">
    <w:name w:val="Titolo 2 Carattere"/>
    <w:basedOn w:val="Carpredefinitoparagrafo"/>
    <w:link w:val="Titolo2"/>
    <w:uiPriority w:val="9"/>
    <w:rsid w:val="002E4AFC"/>
    <w:rPr>
      <w:rFonts w:asciiTheme="majorHAnsi" w:eastAsiaTheme="majorEastAsia" w:hAnsiTheme="majorHAnsi" w:cstheme="majorBidi"/>
      <w:color w:val="202B6A" w:themeColor="accent1"/>
      <w:sz w:val="26"/>
      <w:szCs w:val="26"/>
    </w:rPr>
  </w:style>
  <w:style w:type="character" w:customStyle="1" w:styleId="DataCarattere">
    <w:name w:val="Data Carattere"/>
    <w:basedOn w:val="Carpredefinitoparagrafo"/>
    <w:link w:val="Data"/>
    <w:uiPriority w:val="99"/>
    <w:semiHidden/>
    <w:rsid w:val="002E4AFC"/>
    <w:rPr>
      <w:rFonts w:eastAsia="Times New Roman" w:cs="Georgia"/>
    </w:rPr>
  </w:style>
  <w:style w:type="character" w:customStyle="1" w:styleId="Titolo3Carattere">
    <w:name w:val="Titolo 3 Carattere"/>
    <w:basedOn w:val="Carpredefinitoparagrafo"/>
    <w:link w:val="Titolo3"/>
    <w:uiPriority w:val="1"/>
    <w:rsid w:val="000D1F49"/>
    <w:rPr>
      <w:b/>
      <w:bCs/>
      <w:color w:val="694A77"/>
      <w:sz w:val="28"/>
      <w:szCs w:val="27"/>
    </w:rPr>
  </w:style>
  <w:style w:type="paragraph" w:customStyle="1" w:styleId="Date1">
    <w:name w:val="Date1"/>
    <w:basedOn w:val="Corpotesto"/>
    <w:qFormat/>
    <w:rsid w:val="002E4AFC"/>
    <w:pPr>
      <w:kinsoku w:val="0"/>
      <w:overflowPunct w:val="0"/>
    </w:pPr>
    <w:rPr>
      <w:rFonts w:cs="Georgia"/>
      <w:b/>
      <w:color w:val="202B6A" w:themeColor="accent1"/>
      <w:sz w:val="18"/>
    </w:rPr>
  </w:style>
  <w:style w:type="paragraph" w:customStyle="1" w:styleId="Esperienza">
    <w:name w:val="Esperienza"/>
    <w:basedOn w:val="Normale"/>
    <w:qFormat/>
    <w:rsid w:val="002E4AFC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Pidipagina">
    <w:name w:val="footer"/>
    <w:basedOn w:val="Normale"/>
    <w:link w:val="PidipaginaCarattere"/>
    <w:uiPriority w:val="99"/>
    <w:semiHidden/>
    <w:rsid w:val="002E4AFC"/>
    <w:pPr>
      <w:tabs>
        <w:tab w:val="center" w:pos="4680"/>
        <w:tab w:val="right" w:pos="9360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2E4AFC"/>
    <w:rPr>
      <w:rFonts w:eastAsia="Times New Roman" w:cs="Arial"/>
    </w:rPr>
  </w:style>
  <w:style w:type="paragraph" w:styleId="Intestazione">
    <w:name w:val="header"/>
    <w:basedOn w:val="Normale"/>
    <w:link w:val="IntestazioneCarattere"/>
    <w:uiPriority w:val="99"/>
    <w:semiHidden/>
    <w:rsid w:val="002E4AFC"/>
    <w:pPr>
      <w:tabs>
        <w:tab w:val="center" w:pos="4680"/>
        <w:tab w:val="right" w:pos="936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2E4AFC"/>
    <w:rPr>
      <w:rFonts w:eastAsia="Times New Roman" w:cs="Arial"/>
    </w:rPr>
  </w:style>
  <w:style w:type="paragraph" w:customStyle="1" w:styleId="Informazioni">
    <w:name w:val="Informazioni"/>
    <w:basedOn w:val="Corpotesto"/>
    <w:uiPriority w:val="1"/>
    <w:qFormat/>
    <w:rsid w:val="0063784D"/>
    <w:pPr>
      <w:kinsoku w:val="0"/>
      <w:overflowPunct w:val="0"/>
    </w:pPr>
    <w:rPr>
      <w:rFonts w:cs="Georgia"/>
      <w:b/>
      <w:color w:val="000000" w:themeColor="text1"/>
      <w:szCs w:val="17"/>
    </w:rPr>
  </w:style>
  <w:style w:type="paragraph" w:styleId="Puntoelenco">
    <w:name w:val="List Bullet"/>
    <w:basedOn w:val="Normale"/>
    <w:uiPriority w:val="99"/>
    <w:qFormat/>
    <w:rsid w:val="002E4AFC"/>
    <w:pPr>
      <w:numPr>
        <w:numId w:val="24"/>
      </w:numPr>
      <w:contextualSpacing/>
    </w:pPr>
    <w:rPr>
      <w:rFonts w:cs="Georgia"/>
    </w:rPr>
  </w:style>
  <w:style w:type="paragraph" w:styleId="Paragrafoelenco">
    <w:name w:val="List Paragraph"/>
    <w:basedOn w:val="Normale"/>
    <w:uiPriority w:val="1"/>
    <w:semiHidden/>
    <w:rsid w:val="002E4AFC"/>
    <w:pPr>
      <w:spacing w:before="10"/>
      <w:ind w:left="485" w:hanging="266"/>
    </w:pPr>
    <w:rPr>
      <w:sz w:val="24"/>
      <w:szCs w:val="24"/>
    </w:rPr>
  </w:style>
  <w:style w:type="character" w:styleId="Testosegnaposto">
    <w:name w:val="Placeholder Text"/>
    <w:basedOn w:val="Carpredefinitoparagrafo"/>
    <w:uiPriority w:val="99"/>
    <w:semiHidden/>
    <w:rsid w:val="002E4AFC"/>
    <w:rPr>
      <w:color w:val="808080"/>
    </w:rPr>
  </w:style>
  <w:style w:type="character" w:styleId="Enfasigrassetto">
    <w:name w:val="Strong"/>
    <w:basedOn w:val="Carpredefinitoparagrafo"/>
    <w:uiPriority w:val="22"/>
    <w:semiHidden/>
    <w:qFormat/>
    <w:rsid w:val="0063784D"/>
    <w:rPr>
      <w:b/>
      <w:bCs/>
      <w:color w:val="202B6A" w:themeColor="accent1"/>
    </w:rPr>
  </w:style>
  <w:style w:type="table" w:styleId="Grigliatabella">
    <w:name w:val="Table Grid"/>
    <w:basedOn w:val="Tabellanormale"/>
    <w:uiPriority w:val="39"/>
    <w:rsid w:val="002E4AF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tabella">
    <w:name w:val="Paragrafo tabella"/>
    <w:basedOn w:val="Normale"/>
    <w:uiPriority w:val="1"/>
    <w:semiHidden/>
    <w:rsid w:val="002E4AFC"/>
    <w:rPr>
      <w:rFonts w:ascii="Times New Roman" w:hAnsi="Times New Roman" w:cs="Times New Roman"/>
      <w:sz w:val="24"/>
      <w:szCs w:val="24"/>
    </w:rPr>
  </w:style>
  <w:style w:type="paragraph" w:styleId="Titolo">
    <w:name w:val="Title"/>
    <w:basedOn w:val="Corpotesto"/>
    <w:next w:val="Normale"/>
    <w:link w:val="TitoloCarattere"/>
    <w:uiPriority w:val="10"/>
    <w:qFormat/>
    <w:rsid w:val="002E4AFC"/>
    <w:pPr>
      <w:kinsoku w:val="0"/>
      <w:overflowPunct w:val="0"/>
      <w:spacing w:before="120"/>
    </w:pPr>
    <w:rPr>
      <w:rFonts w:asciiTheme="majorHAnsi" w:hAnsiTheme="majorHAnsi" w:cs="Arial Black"/>
      <w:b/>
      <w:bCs/>
      <w:color w:val="FF7707" w:themeColor="accent2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sid w:val="002E4AFC"/>
    <w:rPr>
      <w:rFonts w:asciiTheme="majorHAnsi" w:eastAsia="Times New Roman" w:hAnsiTheme="majorHAnsi" w:cs="Arial Black"/>
      <w:b/>
      <w:bCs/>
      <w:color w:val="FF7707" w:themeColor="accent2"/>
      <w:sz w:val="52"/>
      <w:szCs w:val="52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CD4532"/>
    <w:rPr>
      <w:b/>
      <w:sz w:val="25"/>
      <w:szCs w:val="25"/>
    </w:rPr>
  </w:style>
  <w:style w:type="character" w:customStyle="1" w:styleId="Titolo5Carattere">
    <w:name w:val="Titolo 5 Carattere"/>
    <w:basedOn w:val="Titolo2Carattere"/>
    <w:link w:val="Titolo5"/>
    <w:uiPriority w:val="1"/>
    <w:semiHidden/>
    <w:rsid w:val="00CD4532"/>
    <w:rPr>
      <w:rFonts w:asciiTheme="majorHAnsi" w:eastAsiaTheme="majorEastAsia" w:hAnsiTheme="majorHAnsi" w:cstheme="majorBidi"/>
      <w:b w:val="0"/>
      <w:bCs w:val="0"/>
      <w:caps/>
      <w:color w:val="4BACC6"/>
      <w:sz w:val="32"/>
      <w:szCs w:val="32"/>
      <w:lang w:eastAsia="zh-CN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CD4532"/>
    <w:rPr>
      <w:rFonts w:asciiTheme="majorHAnsi" w:eastAsiaTheme="majorEastAsia" w:hAnsiTheme="majorHAnsi" w:cstheme="majorBidi"/>
      <w:color w:val="101534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CD4532"/>
    <w:rPr>
      <w:rFonts w:asciiTheme="majorHAnsi" w:eastAsiaTheme="majorEastAsia" w:hAnsiTheme="majorHAnsi" w:cstheme="majorBidi"/>
      <w:i/>
      <w:iCs/>
      <w:color w:val="101534" w:themeColor="accent1" w:themeShade="7F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CD453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CD453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Collegamentoipertestuale">
    <w:name w:val="Hyperlink"/>
    <w:basedOn w:val="Carpredefinitoparagrafo"/>
    <w:uiPriority w:val="99"/>
    <w:unhideWhenUsed/>
    <w:rsid w:val="00704F7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rsid w:val="00704F7A"/>
    <w:rPr>
      <w:color w:val="605E5C"/>
      <w:shd w:val="clear" w:color="auto" w:fill="E1DFDD"/>
    </w:rPr>
  </w:style>
  <w:style w:type="paragraph" w:customStyle="1" w:styleId="trt0xe">
    <w:name w:val="trt0xe"/>
    <w:basedOn w:val="Normale"/>
    <w:rsid w:val="009E13A4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262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Massimilianocarcano@hotmail.it" TargetMode="Externa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carcano\AppData\Roaming\Microsoft\Templates\Curriculum%20con%20foto%20ritratto.dotx" TargetMode="External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DBD3B9"/>
      </a:dk2>
      <a:lt2>
        <a:srgbClr val="E7E6E6"/>
      </a:lt2>
      <a:accent1>
        <a:srgbClr val="202B6A"/>
      </a:accent1>
      <a:accent2>
        <a:srgbClr val="FF7707"/>
      </a:accent2>
      <a:accent3>
        <a:srgbClr val="293889"/>
      </a:accent3>
      <a:accent4>
        <a:srgbClr val="374AB7"/>
      </a:accent4>
      <a:accent5>
        <a:srgbClr val="4A64F6"/>
      </a:accent5>
      <a:accent6>
        <a:srgbClr val="6E83F8"/>
      </a:accent6>
      <a:hlink>
        <a:srgbClr val="0563C1"/>
      </a:hlink>
      <a:folHlink>
        <a:srgbClr val="954F72"/>
      </a:folHlink>
    </a:clrScheme>
    <a:fontScheme name="Custom 15">
      <a:majorFont>
        <a:latin typeface="Arial Black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ee48c87-bd9a-4c50-9f7e-3b3cd3663691" xsi:nil="true"/>
    <MediaServiceKeyPoints xmlns="03df4548-8502-49b7-b9f1-1c5928cda989" xsi:nil="true"/>
    <lcf76f155ced4ddcb4097134ff3c332f xmlns="03df4548-8502-49b7-b9f1-1c5928cda98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81D2164DD36DD419A5C5C5C696A9B2C" ma:contentTypeVersion="16" ma:contentTypeDescription="Creare un nuovo documento." ma:contentTypeScope="" ma:versionID="f7fe5202c5dd7b61d6adb20e282c7ab8">
  <xsd:schema xmlns:xsd="http://www.w3.org/2001/XMLSchema" xmlns:xs="http://www.w3.org/2001/XMLSchema" xmlns:p="http://schemas.microsoft.com/office/2006/metadata/properties" xmlns:ns2="03df4548-8502-49b7-b9f1-1c5928cda989" xmlns:ns3="1ee48c87-bd9a-4c50-9f7e-3b3cd3663691" targetNamespace="http://schemas.microsoft.com/office/2006/metadata/properties" ma:root="true" ma:fieldsID="f89ba94aa670c049585cc97a6139b085" ns2:_="" ns3:_="">
    <xsd:import namespace="03df4548-8502-49b7-b9f1-1c5928cda989"/>
    <xsd:import namespace="1ee48c87-bd9a-4c50-9f7e-3b3cd36636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4548-8502-49b7-b9f1-1c5928cda9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Tag immagine" ma:readOnly="false" ma:fieldId="{5cf76f15-5ced-4ddc-b409-7134ff3c332f}" ma:taxonomyMulti="true" ma:sspId="7ef062d6-dbe1-4148-b2ea-eeaa425f3c7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e48c87-bd9a-4c50-9f7e-3b3cd36636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08113c94-a586-4d7a-b452-cfc4f77b8582}" ma:internalName="TaxCatchAll" ma:showField="CatchAllData" ma:web="1ee48c87-bd9a-4c50-9f7e-3b3cd36636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AAB763E-F005-4C14-99AA-B82BBF40431F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71af3243-3dd4-4a8d-8c0d-dd76da1f02a5"/>
    <ds:schemaRef ds:uri="230e9df3-be65-4c73-a93b-d1236ebd677e"/>
  </ds:schemaRefs>
</ds:datastoreItem>
</file>

<file path=customXml/itemProps2.xml><?xml version="1.0" encoding="utf-8"?>
<ds:datastoreItem xmlns:ds="http://schemas.openxmlformats.org/officeDocument/2006/customXml" ds:itemID="{6A38A4A6-6021-4257-A376-0F27658D8D5F}"/>
</file>

<file path=customXml/itemProps3.xml><?xml version="1.0" encoding="utf-8"?>
<ds:datastoreItem xmlns:ds="http://schemas.openxmlformats.org/officeDocument/2006/customXml" ds:itemID="{7FBA848E-6DB2-4529-9494-C04DCC960BD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Curriculum con foto ritratto</Template>
  <TotalTime>0</TotalTime>
  <Pages>1</Pages>
  <Words>253</Words>
  <Characters>1448</Characters>
  <Application>Microsoft Office Word</Application>
  <DocSecurity>4</DocSecurity>
  <Lines>12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2022-09-06T11:58:00Z</dcterms:created>
  <dcterms:modified xsi:type="dcterms:W3CDTF">2022-09-06T11:58:00Z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0x010100881D2164DD36DD419A5C5C5C696A9B2C</vt:lpwstr>
  </property>
</Properties>
</file>